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873A1A" w14:textId="1D226E2C" w:rsidR="004919B9" w:rsidRDefault="004919B9" w:rsidP="00B2103C">
      <w:pPr>
        <w:pStyle w:val="Huisstijl-Kop"/>
        <w:ind w:left="0"/>
      </w:pPr>
      <w:r>
        <w:br w:type="page"/>
      </w:r>
      <w:r>
        <w:lastRenderedPageBreak/>
        <w:br w:type="page"/>
      </w:r>
      <w:r>
        <w:lastRenderedPageBreak/>
        <w:t>Inhoudsopgave</w:t>
      </w:r>
    </w:p>
    <w:p w14:paraId="667F7270" w14:textId="3D089ADE" w:rsidR="00DB00D2" w:rsidRDefault="00E05B3A">
      <w:pPr>
        <w:pStyle w:val="Inhopg1"/>
        <w:rPr>
          <w:rFonts w:asciiTheme="minorHAnsi" w:eastAsiaTheme="minorEastAsia" w:hAnsiTheme="minorHAnsi" w:cstheme="minorBidi"/>
          <w:b w:val="0"/>
          <w:noProof/>
          <w:sz w:val="22"/>
          <w:szCs w:val="22"/>
          <w:lang w:eastAsia="nl-NL"/>
        </w:rPr>
      </w:pPr>
      <w:r>
        <w:rPr>
          <w:szCs w:val="16"/>
        </w:rPr>
        <w:fldChar w:fldCharType="begin"/>
      </w:r>
      <w:r>
        <w:rPr>
          <w:szCs w:val="16"/>
        </w:rPr>
        <w:instrText xml:space="preserve"> TOC \o "1-3" </w:instrText>
      </w:r>
      <w:r>
        <w:rPr>
          <w:szCs w:val="16"/>
        </w:rPr>
        <w:fldChar w:fldCharType="separate"/>
      </w:r>
      <w:bookmarkStart w:id="0" w:name="_GoBack"/>
      <w:bookmarkEnd w:id="0"/>
      <w:r w:rsidR="00DB00D2">
        <w:rPr>
          <w:noProof/>
        </w:rPr>
        <w:t>Annex 1: aanmeldingsformulier</w:t>
      </w:r>
      <w:r w:rsidR="00DB00D2">
        <w:rPr>
          <w:noProof/>
        </w:rPr>
        <w:tab/>
      </w:r>
      <w:r w:rsidR="00DB00D2">
        <w:rPr>
          <w:noProof/>
        </w:rPr>
        <w:fldChar w:fldCharType="begin"/>
      </w:r>
      <w:r w:rsidR="00DB00D2">
        <w:rPr>
          <w:noProof/>
        </w:rPr>
        <w:instrText xml:space="preserve"> PAGEREF _Toc67299495 \h </w:instrText>
      </w:r>
      <w:r w:rsidR="00DB00D2">
        <w:rPr>
          <w:noProof/>
        </w:rPr>
      </w:r>
      <w:r w:rsidR="00DB00D2">
        <w:rPr>
          <w:noProof/>
        </w:rPr>
        <w:fldChar w:fldCharType="separate"/>
      </w:r>
      <w:r w:rsidR="00DB00D2">
        <w:rPr>
          <w:noProof/>
        </w:rPr>
        <w:t>4</w:t>
      </w:r>
      <w:r w:rsidR="00DB00D2">
        <w:rPr>
          <w:noProof/>
        </w:rPr>
        <w:fldChar w:fldCharType="end"/>
      </w:r>
    </w:p>
    <w:p w14:paraId="425613A5" w14:textId="6AEF14DB" w:rsidR="00DB00D2" w:rsidRDefault="00DB00D2">
      <w:pPr>
        <w:pStyle w:val="Inhopg2"/>
        <w:rPr>
          <w:rFonts w:asciiTheme="minorHAnsi" w:eastAsiaTheme="minorEastAsia" w:hAnsiTheme="minorHAnsi" w:cstheme="minorBidi"/>
          <w:noProof/>
          <w:sz w:val="22"/>
          <w:szCs w:val="22"/>
          <w:lang w:eastAsia="nl-NL"/>
        </w:rPr>
      </w:pPr>
      <w:r>
        <w:rPr>
          <w:noProof/>
        </w:rPr>
        <w:t>Bijlage 1: ingevuld Uniform Europees Aanbestedingsdocument</w:t>
      </w:r>
      <w:r>
        <w:rPr>
          <w:noProof/>
        </w:rPr>
        <w:tab/>
      </w:r>
      <w:r>
        <w:rPr>
          <w:noProof/>
        </w:rPr>
        <w:fldChar w:fldCharType="begin"/>
      </w:r>
      <w:r>
        <w:rPr>
          <w:noProof/>
        </w:rPr>
        <w:instrText xml:space="preserve"> PAGEREF _Toc67299496 \h </w:instrText>
      </w:r>
      <w:r>
        <w:rPr>
          <w:noProof/>
        </w:rPr>
      </w:r>
      <w:r>
        <w:rPr>
          <w:noProof/>
        </w:rPr>
        <w:fldChar w:fldCharType="separate"/>
      </w:r>
      <w:r>
        <w:rPr>
          <w:noProof/>
        </w:rPr>
        <w:t>7</w:t>
      </w:r>
      <w:r>
        <w:rPr>
          <w:noProof/>
        </w:rPr>
        <w:fldChar w:fldCharType="end"/>
      </w:r>
    </w:p>
    <w:p w14:paraId="7B3C7C6D" w14:textId="31240EF9" w:rsidR="00DB00D2" w:rsidRDefault="00DB00D2">
      <w:pPr>
        <w:pStyle w:val="Inhopg2"/>
        <w:rPr>
          <w:rFonts w:asciiTheme="minorHAnsi" w:eastAsiaTheme="minorEastAsia" w:hAnsiTheme="minorHAnsi" w:cstheme="minorBidi"/>
          <w:noProof/>
          <w:sz w:val="22"/>
          <w:szCs w:val="22"/>
          <w:lang w:eastAsia="nl-NL"/>
        </w:rPr>
      </w:pPr>
      <w:r>
        <w:rPr>
          <w:noProof/>
        </w:rPr>
        <w:t>Bijlage 2: financiële gegevens en jaarverslagen</w:t>
      </w:r>
      <w:r>
        <w:rPr>
          <w:noProof/>
        </w:rPr>
        <w:tab/>
      </w:r>
      <w:r>
        <w:rPr>
          <w:noProof/>
        </w:rPr>
        <w:fldChar w:fldCharType="begin"/>
      </w:r>
      <w:r>
        <w:rPr>
          <w:noProof/>
        </w:rPr>
        <w:instrText xml:space="preserve"> PAGEREF _Toc67299497 \h </w:instrText>
      </w:r>
      <w:r>
        <w:rPr>
          <w:noProof/>
        </w:rPr>
      </w:r>
      <w:r>
        <w:rPr>
          <w:noProof/>
        </w:rPr>
        <w:fldChar w:fldCharType="separate"/>
      </w:r>
      <w:r>
        <w:rPr>
          <w:noProof/>
        </w:rPr>
        <w:t>8</w:t>
      </w:r>
      <w:r>
        <w:rPr>
          <w:noProof/>
        </w:rPr>
        <w:fldChar w:fldCharType="end"/>
      </w:r>
    </w:p>
    <w:p w14:paraId="5A7E597B" w14:textId="5D4EC8A6" w:rsidR="00DB00D2" w:rsidRDefault="00DB00D2">
      <w:pPr>
        <w:pStyle w:val="Inhopg2"/>
        <w:rPr>
          <w:rFonts w:asciiTheme="minorHAnsi" w:eastAsiaTheme="minorEastAsia" w:hAnsiTheme="minorHAnsi" w:cstheme="minorBidi"/>
          <w:noProof/>
          <w:sz w:val="22"/>
          <w:szCs w:val="22"/>
          <w:lang w:eastAsia="nl-NL"/>
        </w:rPr>
      </w:pPr>
      <w:r>
        <w:rPr>
          <w:noProof/>
        </w:rPr>
        <w:t>Bijlage 3: referentieprojecten</w:t>
      </w:r>
      <w:r>
        <w:rPr>
          <w:noProof/>
        </w:rPr>
        <w:tab/>
      </w:r>
      <w:r>
        <w:rPr>
          <w:noProof/>
        </w:rPr>
        <w:fldChar w:fldCharType="begin"/>
      </w:r>
      <w:r>
        <w:rPr>
          <w:noProof/>
        </w:rPr>
        <w:instrText xml:space="preserve"> PAGEREF _Toc67299498 \h </w:instrText>
      </w:r>
      <w:r>
        <w:rPr>
          <w:noProof/>
        </w:rPr>
      </w:r>
      <w:r>
        <w:rPr>
          <w:noProof/>
        </w:rPr>
        <w:fldChar w:fldCharType="separate"/>
      </w:r>
      <w:r>
        <w:rPr>
          <w:noProof/>
        </w:rPr>
        <w:t>9</w:t>
      </w:r>
      <w:r>
        <w:rPr>
          <w:noProof/>
        </w:rPr>
        <w:fldChar w:fldCharType="end"/>
      </w:r>
    </w:p>
    <w:p w14:paraId="3C3BB580" w14:textId="4FE2946F" w:rsidR="00DB00D2" w:rsidRDefault="00DB00D2">
      <w:pPr>
        <w:pStyle w:val="Inhopg2"/>
        <w:rPr>
          <w:rFonts w:asciiTheme="minorHAnsi" w:eastAsiaTheme="minorEastAsia" w:hAnsiTheme="minorHAnsi" w:cstheme="minorBidi"/>
          <w:noProof/>
          <w:sz w:val="22"/>
          <w:szCs w:val="22"/>
          <w:lang w:eastAsia="nl-NL"/>
        </w:rPr>
      </w:pPr>
      <w:r>
        <w:rPr>
          <w:noProof/>
        </w:rPr>
        <w:t>Bijlage 4: omschrijving Plan van Aanpak</w:t>
      </w:r>
      <w:r>
        <w:rPr>
          <w:noProof/>
        </w:rPr>
        <w:tab/>
      </w:r>
      <w:r>
        <w:rPr>
          <w:noProof/>
        </w:rPr>
        <w:fldChar w:fldCharType="begin"/>
      </w:r>
      <w:r>
        <w:rPr>
          <w:noProof/>
        </w:rPr>
        <w:instrText xml:space="preserve"> PAGEREF _Toc67299499 \h </w:instrText>
      </w:r>
      <w:r>
        <w:rPr>
          <w:noProof/>
        </w:rPr>
      </w:r>
      <w:r>
        <w:rPr>
          <w:noProof/>
        </w:rPr>
        <w:fldChar w:fldCharType="separate"/>
      </w:r>
      <w:r>
        <w:rPr>
          <w:noProof/>
        </w:rPr>
        <w:t>10</w:t>
      </w:r>
      <w:r>
        <w:rPr>
          <w:noProof/>
        </w:rPr>
        <w:fldChar w:fldCharType="end"/>
      </w:r>
    </w:p>
    <w:p w14:paraId="59AEC5F7" w14:textId="7ECE884C" w:rsidR="00DB00D2" w:rsidRDefault="00DB00D2">
      <w:pPr>
        <w:pStyle w:val="Inhopg2"/>
        <w:rPr>
          <w:rFonts w:asciiTheme="minorHAnsi" w:eastAsiaTheme="minorEastAsia" w:hAnsiTheme="minorHAnsi" w:cstheme="minorBidi"/>
          <w:noProof/>
          <w:sz w:val="22"/>
          <w:szCs w:val="22"/>
          <w:lang w:eastAsia="nl-NL"/>
        </w:rPr>
      </w:pPr>
      <w:r>
        <w:rPr>
          <w:noProof/>
        </w:rPr>
        <w:t>Bijlagen 5 en 6: verklaring(en) derde(n) dat daadwerkelijk een beroep op hem (hen) kan worden gedaan (indien van toepassing)</w:t>
      </w:r>
      <w:r>
        <w:rPr>
          <w:noProof/>
        </w:rPr>
        <w:tab/>
      </w:r>
      <w:r>
        <w:rPr>
          <w:noProof/>
        </w:rPr>
        <w:fldChar w:fldCharType="begin"/>
      </w:r>
      <w:r>
        <w:rPr>
          <w:noProof/>
        </w:rPr>
        <w:instrText xml:space="preserve"> PAGEREF _Toc67299500 \h </w:instrText>
      </w:r>
      <w:r>
        <w:rPr>
          <w:noProof/>
        </w:rPr>
      </w:r>
      <w:r>
        <w:rPr>
          <w:noProof/>
        </w:rPr>
        <w:fldChar w:fldCharType="separate"/>
      </w:r>
      <w:r>
        <w:rPr>
          <w:noProof/>
        </w:rPr>
        <w:t>11</w:t>
      </w:r>
      <w:r>
        <w:rPr>
          <w:noProof/>
        </w:rPr>
        <w:fldChar w:fldCharType="end"/>
      </w:r>
    </w:p>
    <w:p w14:paraId="20ED8619" w14:textId="4734A847" w:rsidR="00DB00D2" w:rsidRDefault="00DB00D2">
      <w:pPr>
        <w:pStyle w:val="Inhopg1"/>
        <w:rPr>
          <w:rFonts w:asciiTheme="minorHAnsi" w:eastAsiaTheme="minorEastAsia" w:hAnsiTheme="minorHAnsi" w:cstheme="minorBidi"/>
          <w:b w:val="0"/>
          <w:noProof/>
          <w:sz w:val="22"/>
          <w:szCs w:val="22"/>
          <w:lang w:eastAsia="nl-NL"/>
        </w:rPr>
      </w:pPr>
      <w:r>
        <w:rPr>
          <w:noProof/>
        </w:rPr>
        <w:t>Annex 2: financiële bedrijfsbeoordelingen</w:t>
      </w:r>
      <w:r>
        <w:rPr>
          <w:noProof/>
        </w:rPr>
        <w:tab/>
      </w:r>
      <w:r>
        <w:rPr>
          <w:noProof/>
        </w:rPr>
        <w:fldChar w:fldCharType="begin"/>
      </w:r>
      <w:r>
        <w:rPr>
          <w:noProof/>
        </w:rPr>
        <w:instrText xml:space="preserve"> PAGEREF _Toc67299501 \h </w:instrText>
      </w:r>
      <w:r>
        <w:rPr>
          <w:noProof/>
        </w:rPr>
      </w:r>
      <w:r>
        <w:rPr>
          <w:noProof/>
        </w:rPr>
        <w:fldChar w:fldCharType="separate"/>
      </w:r>
      <w:r>
        <w:rPr>
          <w:noProof/>
        </w:rPr>
        <w:t>12</w:t>
      </w:r>
      <w:r>
        <w:rPr>
          <w:noProof/>
        </w:rPr>
        <w:fldChar w:fldCharType="end"/>
      </w:r>
    </w:p>
    <w:p w14:paraId="533E401A" w14:textId="6BAD7022" w:rsidR="00DB00D2" w:rsidRDefault="00DB00D2">
      <w:pPr>
        <w:pStyle w:val="Inhopg1"/>
        <w:rPr>
          <w:rFonts w:asciiTheme="minorHAnsi" w:eastAsiaTheme="minorEastAsia" w:hAnsiTheme="minorHAnsi" w:cstheme="minorBidi"/>
          <w:b w:val="0"/>
          <w:noProof/>
          <w:sz w:val="22"/>
          <w:szCs w:val="22"/>
          <w:lang w:eastAsia="nl-NL"/>
        </w:rPr>
      </w:pPr>
      <w:r>
        <w:rPr>
          <w:noProof/>
        </w:rPr>
        <w:t>Annex 3: model bijlage referentieprojecten</w:t>
      </w:r>
      <w:r>
        <w:rPr>
          <w:noProof/>
        </w:rPr>
        <w:tab/>
      </w:r>
      <w:r>
        <w:rPr>
          <w:noProof/>
        </w:rPr>
        <w:fldChar w:fldCharType="begin"/>
      </w:r>
      <w:r>
        <w:rPr>
          <w:noProof/>
        </w:rPr>
        <w:instrText xml:space="preserve"> PAGEREF _Toc67299502 \h </w:instrText>
      </w:r>
      <w:r>
        <w:rPr>
          <w:noProof/>
        </w:rPr>
      </w:r>
      <w:r>
        <w:rPr>
          <w:noProof/>
        </w:rPr>
        <w:fldChar w:fldCharType="separate"/>
      </w:r>
      <w:r>
        <w:rPr>
          <w:noProof/>
        </w:rPr>
        <w:t>14</w:t>
      </w:r>
      <w:r>
        <w:rPr>
          <w:noProof/>
        </w:rPr>
        <w:fldChar w:fldCharType="end"/>
      </w:r>
    </w:p>
    <w:p w14:paraId="7A526961" w14:textId="162E092E" w:rsidR="004919B9" w:rsidRDefault="00E05B3A" w:rsidP="00883393">
      <w:pPr>
        <w:rPr>
          <w:szCs w:val="16"/>
        </w:rPr>
      </w:pPr>
      <w:r>
        <w:rPr>
          <w:szCs w:val="16"/>
        </w:rPr>
        <w:fldChar w:fldCharType="end"/>
      </w:r>
    </w:p>
    <w:p w14:paraId="46A1AC31" w14:textId="77777777" w:rsidR="004919B9" w:rsidRDefault="004919B9" w:rsidP="008D3FFC">
      <w:pPr>
        <w:rPr>
          <w:szCs w:val="16"/>
        </w:rPr>
      </w:pPr>
    </w:p>
    <w:p w14:paraId="4357BAAD" w14:textId="77777777" w:rsidR="004919B9" w:rsidRDefault="004919B9" w:rsidP="00883393">
      <w:pPr>
        <w:rPr>
          <w:szCs w:val="16"/>
        </w:rPr>
      </w:pPr>
    </w:p>
    <w:p w14:paraId="17A167C0" w14:textId="77777777" w:rsidR="00F54F23" w:rsidRDefault="00F54F23">
      <w:pPr>
        <w:spacing w:line="240" w:lineRule="auto"/>
        <w:rPr>
          <w:rFonts w:cs="Arial"/>
          <w:b/>
          <w:bCs/>
          <w:sz w:val="32"/>
          <w:szCs w:val="16"/>
        </w:rPr>
      </w:pPr>
      <w:r>
        <w:rPr>
          <w:szCs w:val="16"/>
        </w:rPr>
        <w:br w:type="page"/>
      </w:r>
    </w:p>
    <w:p w14:paraId="0A9E0E2F" w14:textId="77777777" w:rsidR="002A6AA1" w:rsidRDefault="002A6AA1" w:rsidP="002A6AA1">
      <w:pPr>
        <w:pStyle w:val="Kop1zondernummer"/>
      </w:pPr>
      <w:bookmarkStart w:id="1" w:name="_Toc404770848"/>
      <w:bookmarkStart w:id="2" w:name="_Toc536181296"/>
      <w:bookmarkStart w:id="3" w:name="_Toc1993559"/>
      <w:bookmarkStart w:id="4" w:name="_Toc67299495"/>
      <w:r>
        <w:lastRenderedPageBreak/>
        <w:t>Annex 1: aanmeldingsformulier</w:t>
      </w:r>
      <w:bookmarkEnd w:id="1"/>
      <w:bookmarkEnd w:id="2"/>
      <w:bookmarkEnd w:id="3"/>
      <w:bookmarkEnd w:id="4"/>
    </w:p>
    <w:p w14:paraId="6C92D3E0" w14:textId="77777777" w:rsidR="002A6AA1" w:rsidRDefault="002A6AA1" w:rsidP="002A6AA1"/>
    <w:p w14:paraId="57D7180F" w14:textId="44CD8035" w:rsidR="002A6AA1" w:rsidRDefault="002A6AA1" w:rsidP="002A6AA1">
      <w:r>
        <w:t xml:space="preserve">Ondergetekende wenst deel te nemen aan de selectie voor de aanbesteding van </w:t>
      </w:r>
      <w:r w:rsidR="00886102">
        <w:t>deelname aan het bouwteam en de realisatie van de verbouw van het gemeentehuis Uden</w:t>
      </w:r>
    </w:p>
    <w:p w14:paraId="71C2CFA3" w14:textId="53E6EDCB" w:rsidR="002A6AA1" w:rsidRDefault="002A6AA1" w:rsidP="002A6AA1">
      <w:r>
        <w:t xml:space="preserve">Deze aanmelding heeft betrekking op </w:t>
      </w:r>
      <w:r w:rsidR="00886102">
        <w:t xml:space="preserve">de werkzaamheden voor </w:t>
      </w:r>
      <w:r w:rsidR="002F2E1D">
        <w:t>bouwkundige</w:t>
      </w:r>
      <w:r w:rsidR="006460FA">
        <w:t xml:space="preserve">, </w:t>
      </w:r>
      <w:r w:rsidR="002F2E1D">
        <w:t>werktuigkundig- en elektrotechnische werkzaamheden en vaste inrichting</w:t>
      </w:r>
      <w:r w:rsidR="006460FA">
        <w:t>, in één perceel.</w:t>
      </w:r>
    </w:p>
    <w:p w14:paraId="534EC123" w14:textId="77777777" w:rsidR="00886102" w:rsidRDefault="00886102" w:rsidP="002A6AA1"/>
    <w:p w14:paraId="1A776862" w14:textId="77777777" w:rsidR="002A6AA1" w:rsidRDefault="002A6AA1" w:rsidP="002A6AA1">
      <w:r>
        <w:t>Aandachtspunten bij het indienen van het aanmeldingsformulier:</w:t>
      </w:r>
    </w:p>
    <w:p w14:paraId="71EC3D95" w14:textId="34B6C71A" w:rsidR="002A6AA1" w:rsidRDefault="002A6AA1" w:rsidP="002A6AA1">
      <w:pPr>
        <w:numPr>
          <w:ilvl w:val="0"/>
          <w:numId w:val="2"/>
        </w:numPr>
      </w:pPr>
      <w:r>
        <w:t xml:space="preserve">Dit formulier geldt voor </w:t>
      </w:r>
      <w:r>
        <w:rPr>
          <w:b/>
        </w:rPr>
        <w:t>elke</w:t>
      </w:r>
      <w:r w:rsidRPr="00637266">
        <w:rPr>
          <w:b/>
        </w:rPr>
        <w:t xml:space="preserve"> gegadigde</w:t>
      </w:r>
      <w:r w:rsidR="00E327EA">
        <w:rPr>
          <w:b/>
        </w:rPr>
        <w:t xml:space="preserve"> hoofdaannemer</w:t>
      </w:r>
      <w:r>
        <w:t xml:space="preserve"> (dus voor ondernemingen die zelfstandig willen aanmelden, of die zich in combinatie willen aanmelden, al dan niet met een derde) </w:t>
      </w:r>
    </w:p>
    <w:p w14:paraId="0F036FFF" w14:textId="4E9BB715" w:rsidR="002A6AA1" w:rsidRPr="007A50DA" w:rsidRDefault="002A6AA1" w:rsidP="002A6AA1">
      <w:pPr>
        <w:pStyle w:val="Lijstopsomteken"/>
      </w:pPr>
      <w:r w:rsidRPr="007A50DA">
        <w:t xml:space="preserve">Door indiening van dit ingevulde en ondertekende aanmeldingsformulier inclusief de genoemde bijlagen verzoekt </w:t>
      </w:r>
      <w:r>
        <w:t>g</w:t>
      </w:r>
      <w:r w:rsidRPr="007A50DA">
        <w:t xml:space="preserve">egadigde om deel te nemen aan de </w:t>
      </w:r>
      <w:r w:rsidR="006460FA">
        <w:t>Europese niet-openbare</w:t>
      </w:r>
      <w:r>
        <w:t xml:space="preserve"> aanbestedingsprocedure.</w:t>
      </w:r>
    </w:p>
    <w:p w14:paraId="11EC4EA6" w14:textId="77777777" w:rsidR="002A6AA1" w:rsidRPr="007A50DA" w:rsidRDefault="002A6AA1" w:rsidP="002A6AA1">
      <w:pPr>
        <w:pStyle w:val="Lijstopsomteken"/>
      </w:pPr>
      <w:r w:rsidRPr="007A50DA">
        <w:t xml:space="preserve">Dit aanmeldingsformulier wordt ondertekend </w:t>
      </w:r>
      <w:r>
        <w:t xml:space="preserve">door een daartoe, blijkens het </w:t>
      </w:r>
      <w:r w:rsidRPr="007A50DA">
        <w:t xml:space="preserve">handelsregister, dan wel een overeenkomstig register van het land van vestiging van de onderneming, vertegenwoordigingsbevoegde. </w:t>
      </w:r>
    </w:p>
    <w:p w14:paraId="3191F4F2" w14:textId="415771D6" w:rsidR="002A6AA1" w:rsidRPr="00FF4E60" w:rsidRDefault="002A6AA1" w:rsidP="002A6AA1">
      <w:pPr>
        <w:pStyle w:val="Lijstopsomteken"/>
      </w:pPr>
      <w:r w:rsidRPr="007A50DA">
        <w:t>Het aanmeldingsformulier dient met bijlagen i</w:t>
      </w:r>
      <w:r>
        <w:t xml:space="preserve">n de hierin omschreven volgorde </w:t>
      </w:r>
      <w:r w:rsidRPr="00FF4E60">
        <w:t xml:space="preserve">digitaal via </w:t>
      </w:r>
      <w:r w:rsidR="002F2E1D">
        <w:t>Tenderned</w:t>
      </w:r>
      <w:r w:rsidRPr="00FF4E60">
        <w:t xml:space="preserve"> te worden ingediend. De documenten dienen als pdf-bestand te worden geüpload, met elke bijlage in een los bestand onder vermelding van het betreffende bijlagenummer.</w:t>
      </w:r>
    </w:p>
    <w:p w14:paraId="476EBC0F" w14:textId="77777777" w:rsidR="002A6AA1" w:rsidRPr="007A50DA" w:rsidRDefault="002A6AA1" w:rsidP="002A6AA1">
      <w:pPr>
        <w:pStyle w:val="Lijstopsomteken"/>
      </w:pPr>
      <w:r w:rsidRPr="007A50DA">
        <w:t>Wil ondergetekende zich voor meerdere percelen aanmelden, dan dient hij per perceel een aanmeldingsformulier in te dienen.</w:t>
      </w:r>
    </w:p>
    <w:p w14:paraId="7E31649C" w14:textId="77777777" w:rsidR="002A6AA1" w:rsidRDefault="002A6AA1" w:rsidP="002A6AA1"/>
    <w:p w14:paraId="47EDBAB8" w14:textId="77777777" w:rsidR="002A6AA1" w:rsidRDefault="002A6AA1" w:rsidP="002A6AA1"/>
    <w:p w14:paraId="0620FD0A" w14:textId="778923F9" w:rsidR="002A6AA1" w:rsidRDefault="002A6AA1" w:rsidP="002A6AA1">
      <w:r>
        <w:t>Naam van gegadigde</w:t>
      </w:r>
      <w:r w:rsidR="00E327EA">
        <w:t xml:space="preserve"> hoofdaannemer</w:t>
      </w:r>
      <w:r>
        <w:t xml:space="preserve"> (of van de combinatie):</w:t>
      </w:r>
    </w:p>
    <w:p w14:paraId="3A981418" w14:textId="21242702" w:rsidR="002A6AA1" w:rsidRDefault="002A6AA1" w:rsidP="002A6AA1">
      <w:r>
        <w:t>&lt;……………………………………&gt;</w:t>
      </w:r>
    </w:p>
    <w:p w14:paraId="02F93A58" w14:textId="343B43D2" w:rsidR="000B37E7" w:rsidRDefault="000B37E7" w:rsidP="002A6AA1">
      <w:r>
        <w:t>Naam van de onderaannemer W-installaties</w:t>
      </w:r>
    </w:p>
    <w:p w14:paraId="356D2312" w14:textId="77777777" w:rsidR="000B37E7" w:rsidRDefault="000B37E7" w:rsidP="000B37E7">
      <w:r>
        <w:t>&lt;……………………………………&gt;</w:t>
      </w:r>
    </w:p>
    <w:p w14:paraId="60A5A9CD" w14:textId="2DB6653C" w:rsidR="000B37E7" w:rsidRDefault="000B37E7" w:rsidP="002A6AA1">
      <w:r>
        <w:t>Naam van de onderaannemer E-installaties</w:t>
      </w:r>
    </w:p>
    <w:p w14:paraId="157D2125" w14:textId="77777777" w:rsidR="000B37E7" w:rsidRDefault="000B37E7" w:rsidP="000B37E7">
      <w:r>
        <w:t>&lt;……………………………………&gt;</w:t>
      </w:r>
    </w:p>
    <w:p w14:paraId="4956796D" w14:textId="2603C276" w:rsidR="000B37E7" w:rsidRDefault="000B37E7" w:rsidP="002A6AA1">
      <w:r>
        <w:t>Naam van de onderaannemer Vaste inrichting</w:t>
      </w:r>
    </w:p>
    <w:p w14:paraId="5A29B099" w14:textId="77777777" w:rsidR="000B37E7" w:rsidRDefault="000B37E7" w:rsidP="000B37E7">
      <w:r>
        <w:t>&lt;……………………………………&gt;</w:t>
      </w:r>
    </w:p>
    <w:p w14:paraId="77479DAE" w14:textId="77777777" w:rsidR="002A6AA1" w:rsidRDefault="002A6AA1" w:rsidP="002A6AA1"/>
    <w:p w14:paraId="1179088F" w14:textId="77777777" w:rsidR="002A6AA1" w:rsidRPr="00A26BD5" w:rsidRDefault="002A6AA1" w:rsidP="002A6AA1"/>
    <w:p w14:paraId="6B4A2299" w14:textId="77777777" w:rsidR="002A6AA1" w:rsidRDefault="002A6AA1" w:rsidP="002A6AA1">
      <w:pPr>
        <w:rPr>
          <w:b/>
          <w:i/>
        </w:rPr>
      </w:pPr>
      <w:r>
        <w:rPr>
          <w:b/>
          <w:u w:val="single"/>
        </w:rPr>
        <w:t xml:space="preserve">Combinatie </w:t>
      </w:r>
    </w:p>
    <w:p w14:paraId="161E40D2" w14:textId="77777777" w:rsidR="002A6AA1" w:rsidRDefault="002A6AA1" w:rsidP="002A6AA1">
      <w:r w:rsidRPr="00A26BD5">
        <w:t>Indien de inschrijving zal geschieden door een combinatie van ondernemingen</w:t>
      </w:r>
      <w:r>
        <w:t xml:space="preserve"> </w:t>
      </w:r>
      <w:r w:rsidRPr="00A26BD5">
        <w:t>verklaart elk der combinanten met ondertekening van dit aanmeldingsformulier, dat de combinanten zich gezamenlijk en hoofdelijk aansprakelijk stellen voor de volledige en juiste uitvoering van de financiële, juridische en technische aspecten van de aanbestedingsprocedure en de opdracht. Tevens verklaren zij dat deze opdracht in die combinatie uitgevoerd zal worden.</w:t>
      </w:r>
    </w:p>
    <w:p w14:paraId="21A967DF" w14:textId="77777777" w:rsidR="002A6AA1" w:rsidRDefault="002A6AA1" w:rsidP="002A6AA1"/>
    <w:p w14:paraId="7B029699" w14:textId="77777777" w:rsidR="002A6AA1" w:rsidRDefault="002A6AA1" w:rsidP="002A6AA1">
      <w:pPr>
        <w:spacing w:line="240" w:lineRule="auto"/>
      </w:pPr>
      <w:r>
        <w:br w:type="page"/>
      </w:r>
    </w:p>
    <w:p w14:paraId="2D585B74" w14:textId="77777777" w:rsidR="002A6AA1" w:rsidRPr="009B046E" w:rsidRDefault="002A6AA1" w:rsidP="002A6AA1">
      <w:pPr>
        <w:rPr>
          <w:b/>
          <w:u w:val="single"/>
        </w:rPr>
      </w:pPr>
      <w:r w:rsidRPr="009B046E">
        <w:rPr>
          <w:b/>
          <w:u w:val="single"/>
        </w:rPr>
        <w:lastRenderedPageBreak/>
        <w:t>Ondertekening</w:t>
      </w:r>
    </w:p>
    <w:p w14:paraId="31B92BF6" w14:textId="77777777" w:rsidR="002A6AA1" w:rsidRDefault="002A6AA1" w:rsidP="002A6AA1">
      <w:r w:rsidRPr="00915C05">
        <w:t xml:space="preserve">Gegadigde verzoekt te worden geselecteerd voor deelneming aan de </w:t>
      </w:r>
      <w:r w:rsidRPr="00A26BD5">
        <w:t>aanbestedings</w:t>
      </w:r>
      <w:r>
        <w:softHyphen/>
      </w:r>
      <w:r w:rsidRPr="00A26BD5">
        <w:t>procedure</w:t>
      </w:r>
      <w:r>
        <w:t>.</w:t>
      </w:r>
      <w:r w:rsidRPr="00A26BD5">
        <w:t xml:space="preserve"> </w:t>
      </w:r>
    </w:p>
    <w:p w14:paraId="27D84666" w14:textId="77777777" w:rsidR="002A6AA1" w:rsidRDefault="002A6AA1" w:rsidP="002A6AA1"/>
    <w:p w14:paraId="2F117C37" w14:textId="77777777" w:rsidR="002A6AA1" w:rsidRPr="00A26BD5" w:rsidRDefault="002A6AA1" w:rsidP="002A6AA1">
      <w:r w:rsidRPr="00A26BD5">
        <w:t>Deze aanmelding is naar waarheid, onvoorwaardelijk en zonder enig voorbehoud ondertekend.</w:t>
      </w:r>
    </w:p>
    <w:p w14:paraId="4CD7168F" w14:textId="77777777" w:rsidR="002A6AA1" w:rsidRPr="00A26BD5" w:rsidRDefault="002A6AA1" w:rsidP="002A6AA1"/>
    <w:p w14:paraId="728937D9" w14:textId="77777777" w:rsidR="002A6AA1" w:rsidRPr="00A26BD5" w:rsidRDefault="002A6AA1" w:rsidP="002A6AA1">
      <w:r w:rsidRPr="00A26BD5">
        <w:t>Datum</w:t>
      </w:r>
      <w:r>
        <w:t>:</w:t>
      </w:r>
      <w:r>
        <w:tab/>
        <w:t>…………………………</w:t>
      </w:r>
    </w:p>
    <w:p w14:paraId="1530801D" w14:textId="77777777" w:rsidR="002A6AA1" w:rsidRPr="00A26BD5" w:rsidRDefault="002A6AA1" w:rsidP="002A6AA1">
      <w:r w:rsidRPr="00A26BD5">
        <w:t>Plaats</w:t>
      </w:r>
      <w:r>
        <w:t>:</w:t>
      </w:r>
      <w:r>
        <w:tab/>
        <w:t>…………………………</w:t>
      </w:r>
    </w:p>
    <w:p w14:paraId="00AF8AD1" w14:textId="77777777" w:rsidR="002A6AA1" w:rsidRPr="00A26BD5" w:rsidRDefault="002A6AA1" w:rsidP="002A6AA1">
      <w:r w:rsidRPr="00A26BD5">
        <w:t>Naam (rechtsgeldig vertegenwoordiger</w:t>
      </w:r>
      <w:r>
        <w:t>) …………………………</w:t>
      </w:r>
    </w:p>
    <w:p w14:paraId="696D22D4" w14:textId="77777777" w:rsidR="002A6AA1" w:rsidRPr="00A26BD5" w:rsidRDefault="002A6AA1" w:rsidP="002A6AA1"/>
    <w:p w14:paraId="1ADE13FC" w14:textId="77777777" w:rsidR="002A6AA1" w:rsidRPr="00A26BD5" w:rsidRDefault="002A6AA1" w:rsidP="002A6AA1">
      <w:r>
        <w:t>…………………………</w:t>
      </w:r>
    </w:p>
    <w:p w14:paraId="54B157E1" w14:textId="77777777" w:rsidR="002A6AA1" w:rsidRPr="00A26BD5" w:rsidRDefault="002A6AA1" w:rsidP="002A6AA1"/>
    <w:p w14:paraId="32852875" w14:textId="77777777" w:rsidR="002A6AA1" w:rsidRPr="00915C05" w:rsidRDefault="002A6AA1" w:rsidP="002A6AA1">
      <w:pPr>
        <w:rPr>
          <w:u w:val="single"/>
        </w:rPr>
      </w:pPr>
      <w:r w:rsidRPr="00915C05">
        <w:rPr>
          <w:u w:val="single"/>
        </w:rPr>
        <w:t>Voor zover het een aanmelding in combinatie betreft:</w:t>
      </w:r>
    </w:p>
    <w:p w14:paraId="396DE28D" w14:textId="77777777" w:rsidR="002A6AA1" w:rsidRPr="00A26BD5" w:rsidRDefault="002A6AA1" w:rsidP="002A6AA1">
      <w:r w:rsidRPr="00A26BD5">
        <w:t>Datum</w:t>
      </w:r>
      <w:r>
        <w:t>:</w:t>
      </w:r>
      <w:r>
        <w:tab/>
        <w:t>…………………………</w:t>
      </w:r>
    </w:p>
    <w:p w14:paraId="47991117" w14:textId="77777777" w:rsidR="002A6AA1" w:rsidRPr="00A26BD5" w:rsidRDefault="002A6AA1" w:rsidP="002A6AA1">
      <w:r w:rsidRPr="00A26BD5">
        <w:t>Plaats</w:t>
      </w:r>
      <w:r>
        <w:t>:</w:t>
      </w:r>
      <w:r>
        <w:tab/>
        <w:t>…………………………</w:t>
      </w:r>
    </w:p>
    <w:p w14:paraId="56317F56" w14:textId="77777777" w:rsidR="002A6AA1" w:rsidRPr="00A26BD5" w:rsidRDefault="002A6AA1" w:rsidP="002A6AA1">
      <w:r w:rsidRPr="00A26BD5">
        <w:t>Naam (rechtsgeldig vertegenwoordiger</w:t>
      </w:r>
      <w:r>
        <w:t>) …………………………</w:t>
      </w:r>
    </w:p>
    <w:p w14:paraId="43EEFA3B" w14:textId="77777777" w:rsidR="002A6AA1" w:rsidRPr="00A26BD5" w:rsidRDefault="002A6AA1" w:rsidP="002A6AA1"/>
    <w:p w14:paraId="42028A2B" w14:textId="77777777" w:rsidR="002A6AA1" w:rsidRDefault="002A6AA1" w:rsidP="002A6AA1">
      <w:pPr>
        <w:spacing w:line="240" w:lineRule="auto"/>
      </w:pPr>
      <w:r>
        <w:t>…………………………</w:t>
      </w:r>
    </w:p>
    <w:p w14:paraId="767B5A33" w14:textId="77777777" w:rsidR="002A6AA1" w:rsidRDefault="002A6AA1" w:rsidP="002A6AA1"/>
    <w:p w14:paraId="75405AC6" w14:textId="77777777" w:rsidR="002A6AA1" w:rsidRDefault="002A6AA1" w:rsidP="002A6AA1">
      <w:pPr>
        <w:spacing w:line="240" w:lineRule="auto"/>
      </w:pPr>
      <w:r>
        <w:br w:type="page"/>
      </w:r>
    </w:p>
    <w:p w14:paraId="40E74EB2" w14:textId="77777777" w:rsidR="002A6AA1" w:rsidRDefault="002A6AA1" w:rsidP="002A6AA1">
      <w:r>
        <w:lastRenderedPageBreak/>
        <w:t>Voor een volledige aanmelding geldt de volgende checklist, deze kan door gegadigde worden afgevinkt bij de aanmelding:</w:t>
      </w:r>
    </w:p>
    <w:p w14:paraId="04C2EABE" w14:textId="77777777" w:rsidR="002A6AA1" w:rsidRDefault="002A6AA1" w:rsidP="002A6AA1"/>
    <w:tbl>
      <w:tblPr>
        <w:tblStyle w:val="Tabelraster"/>
        <w:tblW w:w="0" w:type="auto"/>
        <w:tblLook w:val="04A0" w:firstRow="1" w:lastRow="0" w:firstColumn="1" w:lastColumn="0" w:noHBand="0" w:noVBand="1"/>
      </w:tblPr>
      <w:tblGrid>
        <w:gridCol w:w="6765"/>
        <w:gridCol w:w="1174"/>
      </w:tblGrid>
      <w:tr w:rsidR="002A6AA1" w:rsidRPr="00524411" w14:paraId="3E221320" w14:textId="77777777" w:rsidTr="007F64AE">
        <w:tc>
          <w:tcPr>
            <w:tcW w:w="6912" w:type="dxa"/>
          </w:tcPr>
          <w:p w14:paraId="44B439F7" w14:textId="77777777" w:rsidR="002A6AA1" w:rsidRPr="00524411" w:rsidRDefault="002A6AA1" w:rsidP="007F64AE">
            <w:pPr>
              <w:pStyle w:val="Lijstopsomteken"/>
              <w:numPr>
                <w:ilvl w:val="0"/>
                <w:numId w:val="0"/>
              </w:numPr>
              <w:ind w:left="360" w:hanging="360"/>
              <w:rPr>
                <w:b/>
              </w:rPr>
            </w:pPr>
            <w:r w:rsidRPr="00524411">
              <w:rPr>
                <w:b/>
              </w:rPr>
              <w:t>Onderdeel</w:t>
            </w:r>
          </w:p>
        </w:tc>
        <w:tc>
          <w:tcPr>
            <w:tcW w:w="1177" w:type="dxa"/>
          </w:tcPr>
          <w:p w14:paraId="51208262" w14:textId="77777777" w:rsidR="002A6AA1" w:rsidRDefault="002A6AA1" w:rsidP="007F64AE">
            <w:pPr>
              <w:jc w:val="center"/>
              <w:rPr>
                <w:b/>
              </w:rPr>
            </w:pPr>
            <w:r>
              <w:rPr>
                <w:b/>
              </w:rPr>
              <w:t>Aanwezig</w:t>
            </w:r>
          </w:p>
          <w:p w14:paraId="6736D8A5" w14:textId="77777777" w:rsidR="002A6AA1" w:rsidRPr="00524411" w:rsidRDefault="002A6AA1" w:rsidP="007F64AE">
            <w:pPr>
              <w:jc w:val="center"/>
              <w:rPr>
                <w:b/>
              </w:rPr>
            </w:pPr>
            <w:r w:rsidRPr="00524411">
              <w:rPr>
                <w:b/>
              </w:rPr>
              <w:t>j</w:t>
            </w:r>
            <w:r>
              <w:rPr>
                <w:b/>
              </w:rPr>
              <w:t>a</w:t>
            </w:r>
            <w:r w:rsidRPr="00524411">
              <w:rPr>
                <w:b/>
              </w:rPr>
              <w:t>/n</w:t>
            </w:r>
            <w:r>
              <w:rPr>
                <w:b/>
              </w:rPr>
              <w:t>ee</w:t>
            </w:r>
          </w:p>
        </w:tc>
      </w:tr>
      <w:tr w:rsidR="002A6AA1" w:rsidRPr="00525DAC" w14:paraId="7F1A6A60" w14:textId="77777777" w:rsidTr="007F64AE">
        <w:tc>
          <w:tcPr>
            <w:tcW w:w="6912" w:type="dxa"/>
          </w:tcPr>
          <w:p w14:paraId="3C447CA8" w14:textId="77777777" w:rsidR="002A6AA1" w:rsidRPr="00524411" w:rsidRDefault="002A6AA1" w:rsidP="007F64AE">
            <w:pPr>
              <w:pStyle w:val="Lijstopsomteken"/>
              <w:numPr>
                <w:ilvl w:val="0"/>
                <w:numId w:val="0"/>
              </w:numPr>
              <w:ind w:left="360" w:hanging="360"/>
              <w:rPr>
                <w:i/>
              </w:rPr>
            </w:pPr>
            <w:r w:rsidRPr="00524411">
              <w:rPr>
                <w:i/>
              </w:rPr>
              <w:t>Voor alle aanmeldingen:</w:t>
            </w:r>
          </w:p>
        </w:tc>
        <w:tc>
          <w:tcPr>
            <w:tcW w:w="1177" w:type="dxa"/>
          </w:tcPr>
          <w:p w14:paraId="2A6EFE31" w14:textId="77777777" w:rsidR="002A6AA1" w:rsidRPr="00524411" w:rsidRDefault="002A6AA1" w:rsidP="007F64AE">
            <w:pPr>
              <w:jc w:val="center"/>
              <w:rPr>
                <w:i/>
              </w:rPr>
            </w:pPr>
          </w:p>
        </w:tc>
      </w:tr>
      <w:tr w:rsidR="002A6AA1" w14:paraId="03951DCA" w14:textId="77777777" w:rsidTr="007F64AE">
        <w:tc>
          <w:tcPr>
            <w:tcW w:w="6912" w:type="dxa"/>
          </w:tcPr>
          <w:p w14:paraId="336FD724" w14:textId="77777777" w:rsidR="002A6AA1" w:rsidRDefault="002A6AA1" w:rsidP="007F64AE">
            <w:pPr>
              <w:pStyle w:val="Lijstopsomteken"/>
              <w:numPr>
                <w:ilvl w:val="0"/>
                <w:numId w:val="0"/>
              </w:numPr>
              <w:ind w:left="360" w:hanging="360"/>
            </w:pPr>
            <w:r>
              <w:t xml:space="preserve">Bijlage 1: </w:t>
            </w:r>
            <w:r w:rsidRPr="00176172">
              <w:t>Uniform Europees Aanbestedingsdocument</w:t>
            </w:r>
          </w:p>
        </w:tc>
        <w:tc>
          <w:tcPr>
            <w:tcW w:w="1177" w:type="dxa"/>
          </w:tcPr>
          <w:p w14:paraId="649D5A11" w14:textId="77777777" w:rsidR="002A6AA1" w:rsidRDefault="002A6AA1" w:rsidP="007F64AE"/>
        </w:tc>
      </w:tr>
      <w:tr w:rsidR="002A6AA1" w14:paraId="5C19F34A" w14:textId="77777777" w:rsidTr="007F64AE">
        <w:tc>
          <w:tcPr>
            <w:tcW w:w="6912" w:type="dxa"/>
          </w:tcPr>
          <w:p w14:paraId="0AA4792C" w14:textId="77777777" w:rsidR="002A6AA1" w:rsidRPr="005006A1" w:rsidRDefault="002A6AA1" w:rsidP="007F64AE">
            <w:pPr>
              <w:pStyle w:val="Lijstopsomteken"/>
              <w:numPr>
                <w:ilvl w:val="0"/>
                <w:numId w:val="0"/>
              </w:numPr>
              <w:ind w:left="360" w:hanging="360"/>
            </w:pPr>
            <w:r w:rsidRPr="005006A1">
              <w:t xml:space="preserve">Bijlage 2: </w:t>
            </w:r>
            <w:r>
              <w:t>financiële gegevens en j</w:t>
            </w:r>
            <w:r w:rsidRPr="005006A1">
              <w:t>aarverslag</w:t>
            </w:r>
            <w:r>
              <w:t>en</w:t>
            </w:r>
          </w:p>
        </w:tc>
        <w:tc>
          <w:tcPr>
            <w:tcW w:w="1177" w:type="dxa"/>
          </w:tcPr>
          <w:p w14:paraId="62C93598" w14:textId="77777777" w:rsidR="002A6AA1" w:rsidRDefault="002A6AA1" w:rsidP="007F64AE"/>
        </w:tc>
      </w:tr>
      <w:tr w:rsidR="002A6AA1" w14:paraId="58376C87" w14:textId="77777777" w:rsidTr="007F64AE">
        <w:tc>
          <w:tcPr>
            <w:tcW w:w="6912" w:type="dxa"/>
          </w:tcPr>
          <w:p w14:paraId="6A974D60" w14:textId="77777777" w:rsidR="002A6AA1" w:rsidRDefault="002A6AA1" w:rsidP="007F64AE">
            <w:pPr>
              <w:pStyle w:val="Lijstopsomteken"/>
              <w:numPr>
                <w:ilvl w:val="0"/>
                <w:numId w:val="0"/>
              </w:numPr>
              <w:ind w:left="360" w:hanging="360"/>
            </w:pPr>
            <w:r>
              <w:t>Bijlage 3: r</w:t>
            </w:r>
            <w:r w:rsidRPr="005006A1">
              <w:t xml:space="preserve">eferentieprojecten (volgens model </w:t>
            </w:r>
            <w:r>
              <w:t>annex 3</w:t>
            </w:r>
            <w:r w:rsidRPr="005006A1">
              <w:t>)</w:t>
            </w:r>
          </w:p>
        </w:tc>
        <w:tc>
          <w:tcPr>
            <w:tcW w:w="1177" w:type="dxa"/>
          </w:tcPr>
          <w:p w14:paraId="49804081" w14:textId="77777777" w:rsidR="002A6AA1" w:rsidRDefault="002A6AA1" w:rsidP="007F64AE"/>
        </w:tc>
      </w:tr>
      <w:tr w:rsidR="002A6AA1" w14:paraId="2C75EF3D" w14:textId="77777777" w:rsidTr="007F64AE">
        <w:tc>
          <w:tcPr>
            <w:tcW w:w="6912" w:type="dxa"/>
          </w:tcPr>
          <w:p w14:paraId="614B64D0" w14:textId="273F20B7" w:rsidR="002A6AA1" w:rsidRDefault="002A6AA1" w:rsidP="007F64AE">
            <w:pPr>
              <w:pStyle w:val="Lijstopsomteken"/>
              <w:numPr>
                <w:ilvl w:val="0"/>
                <w:numId w:val="0"/>
              </w:numPr>
              <w:ind w:left="360" w:hanging="360"/>
            </w:pPr>
            <w:r>
              <w:t>Bijlage 4: o</w:t>
            </w:r>
            <w:r w:rsidRPr="005006A1">
              <w:t xml:space="preserve">mschrijving </w:t>
            </w:r>
            <w:r>
              <w:t>p</w:t>
            </w:r>
            <w:r w:rsidR="002F2E1D">
              <w:t>lan van aanpak</w:t>
            </w:r>
          </w:p>
        </w:tc>
        <w:tc>
          <w:tcPr>
            <w:tcW w:w="1177" w:type="dxa"/>
          </w:tcPr>
          <w:p w14:paraId="24675D60" w14:textId="77777777" w:rsidR="002A6AA1" w:rsidRDefault="002A6AA1" w:rsidP="007F64AE"/>
        </w:tc>
      </w:tr>
      <w:tr w:rsidR="002A6AA1" w14:paraId="55595358" w14:textId="77777777" w:rsidTr="007F64AE">
        <w:tc>
          <w:tcPr>
            <w:tcW w:w="6912" w:type="dxa"/>
          </w:tcPr>
          <w:p w14:paraId="4367B5F3" w14:textId="4542CF1F" w:rsidR="002A6AA1" w:rsidRDefault="002A6AA1" w:rsidP="007F64AE">
            <w:pPr>
              <w:pStyle w:val="Lijstopsomteken"/>
              <w:numPr>
                <w:ilvl w:val="0"/>
                <w:numId w:val="0"/>
              </w:numPr>
              <w:ind w:left="360" w:hanging="360"/>
            </w:pPr>
          </w:p>
        </w:tc>
        <w:tc>
          <w:tcPr>
            <w:tcW w:w="1177" w:type="dxa"/>
          </w:tcPr>
          <w:p w14:paraId="7CBC0D5B" w14:textId="77777777" w:rsidR="002A6AA1" w:rsidRDefault="002A6AA1" w:rsidP="007F64AE"/>
        </w:tc>
      </w:tr>
      <w:tr w:rsidR="002A6AA1" w14:paraId="77C018C7" w14:textId="77777777" w:rsidTr="007F64AE">
        <w:tc>
          <w:tcPr>
            <w:tcW w:w="6912" w:type="dxa"/>
          </w:tcPr>
          <w:p w14:paraId="5EDF3766" w14:textId="77777777" w:rsidR="002A6AA1" w:rsidRDefault="002A6AA1" w:rsidP="007F64AE"/>
        </w:tc>
        <w:tc>
          <w:tcPr>
            <w:tcW w:w="1177" w:type="dxa"/>
          </w:tcPr>
          <w:p w14:paraId="345D3B7E" w14:textId="77777777" w:rsidR="002A6AA1" w:rsidRDefault="002A6AA1" w:rsidP="007F64AE"/>
        </w:tc>
      </w:tr>
      <w:tr w:rsidR="002A6AA1" w14:paraId="38AD2869" w14:textId="77777777" w:rsidTr="007F64AE">
        <w:tc>
          <w:tcPr>
            <w:tcW w:w="6912" w:type="dxa"/>
          </w:tcPr>
          <w:p w14:paraId="1F83797D" w14:textId="77777777" w:rsidR="002A6AA1" w:rsidRPr="00963C88" w:rsidRDefault="002A6AA1" w:rsidP="007F64AE">
            <w:pPr>
              <w:rPr>
                <w:i/>
              </w:rPr>
            </w:pPr>
            <w:r w:rsidRPr="00963C88">
              <w:rPr>
                <w:i/>
              </w:rPr>
              <w:t>In geval er meerdere gegadigden van één concern aanmelden:</w:t>
            </w:r>
          </w:p>
        </w:tc>
        <w:tc>
          <w:tcPr>
            <w:tcW w:w="1177" w:type="dxa"/>
          </w:tcPr>
          <w:p w14:paraId="11D8792B" w14:textId="77777777" w:rsidR="002A6AA1" w:rsidRDefault="002A6AA1" w:rsidP="007F64AE"/>
        </w:tc>
      </w:tr>
      <w:tr w:rsidR="002A6AA1" w14:paraId="527D1CD1" w14:textId="77777777" w:rsidTr="007F64AE">
        <w:tc>
          <w:tcPr>
            <w:tcW w:w="6912" w:type="dxa"/>
          </w:tcPr>
          <w:p w14:paraId="65F40A0D" w14:textId="77777777" w:rsidR="002A6AA1" w:rsidRDefault="002A6AA1" w:rsidP="007F64AE">
            <w:r w:rsidRPr="00963C88">
              <w:t>Bijlage 5a: bewijs van een onafhankelijke insch</w:t>
            </w:r>
            <w:r>
              <w:t>rijving</w:t>
            </w:r>
          </w:p>
        </w:tc>
        <w:tc>
          <w:tcPr>
            <w:tcW w:w="1177" w:type="dxa"/>
          </w:tcPr>
          <w:p w14:paraId="5E32809E" w14:textId="77777777" w:rsidR="002A6AA1" w:rsidRDefault="002A6AA1" w:rsidP="007F64AE"/>
        </w:tc>
      </w:tr>
      <w:tr w:rsidR="002A6AA1" w14:paraId="29674231" w14:textId="77777777" w:rsidTr="007F64AE">
        <w:tc>
          <w:tcPr>
            <w:tcW w:w="6912" w:type="dxa"/>
          </w:tcPr>
          <w:p w14:paraId="24C75B97" w14:textId="77777777" w:rsidR="002A6AA1" w:rsidRDefault="002A6AA1" w:rsidP="007F64AE"/>
        </w:tc>
        <w:tc>
          <w:tcPr>
            <w:tcW w:w="1177" w:type="dxa"/>
          </w:tcPr>
          <w:p w14:paraId="0F116548" w14:textId="77777777" w:rsidR="002A6AA1" w:rsidRDefault="002A6AA1" w:rsidP="007F64AE"/>
        </w:tc>
      </w:tr>
      <w:tr w:rsidR="002A6AA1" w14:paraId="25F379D7" w14:textId="77777777" w:rsidTr="007F64AE">
        <w:tc>
          <w:tcPr>
            <w:tcW w:w="6912" w:type="dxa"/>
          </w:tcPr>
          <w:p w14:paraId="79630CC4" w14:textId="77777777" w:rsidR="002A6AA1" w:rsidRPr="00963C88" w:rsidRDefault="002A6AA1" w:rsidP="007F64AE">
            <w:pPr>
              <w:pStyle w:val="Lijstopsomteken"/>
              <w:numPr>
                <w:ilvl w:val="0"/>
                <w:numId w:val="0"/>
              </w:numPr>
              <w:ind w:left="360" w:hanging="360"/>
              <w:rPr>
                <w:i/>
              </w:rPr>
            </w:pPr>
            <w:r w:rsidRPr="00963C88">
              <w:rPr>
                <w:i/>
              </w:rPr>
              <w:t xml:space="preserve">In geval een beroep wordt gedaan op een </w:t>
            </w:r>
            <w:r>
              <w:rPr>
                <w:i/>
                <w:u w:val="single"/>
              </w:rPr>
              <w:t>derde/</w:t>
            </w:r>
            <w:r w:rsidRPr="00963C88">
              <w:rPr>
                <w:i/>
                <w:u w:val="single"/>
              </w:rPr>
              <w:t>onderaannemer</w:t>
            </w:r>
          </w:p>
        </w:tc>
        <w:tc>
          <w:tcPr>
            <w:tcW w:w="1177" w:type="dxa"/>
          </w:tcPr>
          <w:p w14:paraId="67EDB988" w14:textId="77777777" w:rsidR="002A6AA1" w:rsidRDefault="002A6AA1" w:rsidP="007F64AE"/>
        </w:tc>
      </w:tr>
      <w:tr w:rsidR="002A6AA1" w14:paraId="61B4BEC8" w14:textId="77777777" w:rsidTr="007F64AE">
        <w:tc>
          <w:tcPr>
            <w:tcW w:w="6912" w:type="dxa"/>
          </w:tcPr>
          <w:p w14:paraId="0895E202" w14:textId="73EA4081" w:rsidR="002A6AA1" w:rsidRDefault="002A6AA1" w:rsidP="007F64AE">
            <w:r w:rsidRPr="00963C88">
              <w:t xml:space="preserve">Bijlage </w:t>
            </w:r>
            <w:r w:rsidR="005C0B5F">
              <w:t>5b</w:t>
            </w:r>
            <w:r w:rsidRPr="00963C88">
              <w:t>: verklaring(en) d</w:t>
            </w:r>
            <w:r>
              <w:t>erde(n) (indien van toepassing)</w:t>
            </w:r>
          </w:p>
        </w:tc>
        <w:tc>
          <w:tcPr>
            <w:tcW w:w="1177" w:type="dxa"/>
          </w:tcPr>
          <w:p w14:paraId="790C2357" w14:textId="77777777" w:rsidR="002A6AA1" w:rsidRDefault="002A6AA1" w:rsidP="007F64AE"/>
        </w:tc>
      </w:tr>
      <w:tr w:rsidR="002A6AA1" w:rsidRPr="00963C88" w14:paraId="3AE74252" w14:textId="77777777" w:rsidTr="007F64AE">
        <w:tc>
          <w:tcPr>
            <w:tcW w:w="6912" w:type="dxa"/>
          </w:tcPr>
          <w:p w14:paraId="6E07FA5C" w14:textId="77D790A4" w:rsidR="002A6AA1" w:rsidRPr="00963C88" w:rsidRDefault="002A6AA1" w:rsidP="007F64AE">
            <w:r>
              <w:t xml:space="preserve">Bijlage </w:t>
            </w:r>
            <w:r w:rsidR="005C0B5F">
              <w:t>6</w:t>
            </w:r>
            <w:r>
              <w:t xml:space="preserve">: </w:t>
            </w:r>
            <w:r w:rsidRPr="00176172">
              <w:t>Uniform Europees Aanbestedingsdocument</w:t>
            </w:r>
            <w:r>
              <w:t xml:space="preserve"> derde/onderaannemer</w:t>
            </w:r>
          </w:p>
        </w:tc>
        <w:tc>
          <w:tcPr>
            <w:tcW w:w="1177" w:type="dxa"/>
          </w:tcPr>
          <w:p w14:paraId="431C975A" w14:textId="77777777" w:rsidR="002A6AA1" w:rsidRPr="00963C88" w:rsidRDefault="002A6AA1" w:rsidP="007F64AE"/>
        </w:tc>
      </w:tr>
      <w:tr w:rsidR="002A6AA1" w:rsidRPr="00963C88" w14:paraId="3E1568B2" w14:textId="77777777" w:rsidTr="007F64AE">
        <w:tc>
          <w:tcPr>
            <w:tcW w:w="6912" w:type="dxa"/>
          </w:tcPr>
          <w:p w14:paraId="54E80979" w14:textId="77777777" w:rsidR="002A6AA1" w:rsidRPr="00963C88" w:rsidRDefault="002A6AA1" w:rsidP="007F64AE"/>
        </w:tc>
        <w:tc>
          <w:tcPr>
            <w:tcW w:w="1177" w:type="dxa"/>
          </w:tcPr>
          <w:p w14:paraId="64C03DF2" w14:textId="77777777" w:rsidR="002A6AA1" w:rsidRPr="00963C88" w:rsidRDefault="002A6AA1" w:rsidP="007F64AE"/>
        </w:tc>
      </w:tr>
      <w:tr w:rsidR="002A6AA1" w:rsidRPr="00524411" w14:paraId="5EFB5139" w14:textId="77777777" w:rsidTr="007F64AE">
        <w:tc>
          <w:tcPr>
            <w:tcW w:w="6912" w:type="dxa"/>
          </w:tcPr>
          <w:p w14:paraId="565E5133" w14:textId="77777777" w:rsidR="002A6AA1" w:rsidRPr="00524411" w:rsidRDefault="002A6AA1" w:rsidP="007F64AE">
            <w:pPr>
              <w:rPr>
                <w:i/>
              </w:rPr>
            </w:pPr>
            <w:r w:rsidRPr="00963C88">
              <w:rPr>
                <w:i/>
              </w:rPr>
              <w:t>In geval een gegadigde bestaat uit een combinatie:</w:t>
            </w:r>
          </w:p>
        </w:tc>
        <w:tc>
          <w:tcPr>
            <w:tcW w:w="1177" w:type="dxa"/>
          </w:tcPr>
          <w:p w14:paraId="7B5DF7E0" w14:textId="77777777" w:rsidR="002A6AA1" w:rsidRPr="00524411" w:rsidRDefault="002A6AA1" w:rsidP="007F64AE">
            <w:pPr>
              <w:rPr>
                <w:i/>
              </w:rPr>
            </w:pPr>
          </w:p>
        </w:tc>
      </w:tr>
      <w:tr w:rsidR="002A6AA1" w:rsidRPr="00963C88" w14:paraId="4DA730F4" w14:textId="77777777" w:rsidTr="007F64AE">
        <w:tc>
          <w:tcPr>
            <w:tcW w:w="6912" w:type="dxa"/>
          </w:tcPr>
          <w:p w14:paraId="6A67D37E" w14:textId="77777777" w:rsidR="002A6AA1" w:rsidRPr="00963C88" w:rsidRDefault="002A6AA1" w:rsidP="007F64AE">
            <w:r w:rsidRPr="00963C88">
              <w:t xml:space="preserve">Alle combinanten dienen zelfstandig </w:t>
            </w:r>
            <w:r w:rsidRPr="008D5E2D">
              <w:t>het Uniform Europees Aanbestedingsdocument</w:t>
            </w:r>
            <w:r>
              <w:t xml:space="preserve"> in te vullen (bijlage </w:t>
            </w:r>
            <w:r w:rsidRPr="00963C88">
              <w:t>1)</w:t>
            </w:r>
          </w:p>
        </w:tc>
        <w:tc>
          <w:tcPr>
            <w:tcW w:w="1177" w:type="dxa"/>
          </w:tcPr>
          <w:p w14:paraId="2C29762C" w14:textId="77777777" w:rsidR="002A6AA1" w:rsidRPr="00963C88" w:rsidRDefault="002A6AA1" w:rsidP="007F64AE"/>
        </w:tc>
      </w:tr>
      <w:tr w:rsidR="002A6AA1" w:rsidRPr="00963C88" w14:paraId="70E68F2E" w14:textId="77777777" w:rsidTr="007F64AE">
        <w:tc>
          <w:tcPr>
            <w:tcW w:w="6912" w:type="dxa"/>
          </w:tcPr>
          <w:p w14:paraId="220DD89C" w14:textId="77777777" w:rsidR="002A6AA1" w:rsidRPr="00963C88" w:rsidRDefault="002A6AA1" w:rsidP="007F64AE">
            <w:r>
              <w:t>Alle combinanten dienen het aanmeldingsformulier (annex 1) te ondertekenen</w:t>
            </w:r>
          </w:p>
        </w:tc>
        <w:tc>
          <w:tcPr>
            <w:tcW w:w="1177" w:type="dxa"/>
          </w:tcPr>
          <w:p w14:paraId="083B9598" w14:textId="77777777" w:rsidR="002A6AA1" w:rsidRPr="00963C88" w:rsidRDefault="002A6AA1" w:rsidP="007F64AE"/>
        </w:tc>
      </w:tr>
      <w:tr w:rsidR="002A6AA1" w:rsidRPr="00963C88" w14:paraId="3941E416" w14:textId="77777777" w:rsidTr="007F64AE">
        <w:tc>
          <w:tcPr>
            <w:tcW w:w="6912" w:type="dxa"/>
          </w:tcPr>
          <w:p w14:paraId="580FC2EF" w14:textId="77777777" w:rsidR="002A6AA1" w:rsidRPr="00963C88" w:rsidRDefault="002A6AA1" w:rsidP="007F64AE"/>
        </w:tc>
        <w:tc>
          <w:tcPr>
            <w:tcW w:w="1177" w:type="dxa"/>
          </w:tcPr>
          <w:p w14:paraId="6FB621F7" w14:textId="77777777" w:rsidR="002A6AA1" w:rsidRPr="00963C88" w:rsidRDefault="002A6AA1" w:rsidP="007F64AE"/>
        </w:tc>
      </w:tr>
      <w:tr w:rsidR="002A6AA1" w:rsidRPr="00524411" w14:paraId="64F72DFC" w14:textId="77777777" w:rsidTr="007F64AE">
        <w:tc>
          <w:tcPr>
            <w:tcW w:w="6912" w:type="dxa"/>
          </w:tcPr>
          <w:p w14:paraId="2FD7F470" w14:textId="77777777" w:rsidR="002A6AA1" w:rsidRPr="00524411" w:rsidRDefault="002A6AA1" w:rsidP="007F64AE">
            <w:pPr>
              <w:rPr>
                <w:i/>
              </w:rPr>
            </w:pPr>
            <w:r w:rsidRPr="00524411">
              <w:rPr>
                <w:i/>
              </w:rPr>
              <w:t>Alleen voor voorlopig geselecteerden:</w:t>
            </w:r>
          </w:p>
        </w:tc>
        <w:tc>
          <w:tcPr>
            <w:tcW w:w="1177" w:type="dxa"/>
          </w:tcPr>
          <w:p w14:paraId="0AC93B5E" w14:textId="77777777" w:rsidR="002A6AA1" w:rsidRPr="00524411" w:rsidRDefault="002A6AA1" w:rsidP="007F64AE">
            <w:pPr>
              <w:rPr>
                <w:i/>
              </w:rPr>
            </w:pPr>
          </w:p>
        </w:tc>
      </w:tr>
      <w:tr w:rsidR="002A6AA1" w14:paraId="4AC9DA02" w14:textId="77777777" w:rsidTr="007F64AE">
        <w:tc>
          <w:tcPr>
            <w:tcW w:w="6912" w:type="dxa"/>
          </w:tcPr>
          <w:p w14:paraId="79ABF628" w14:textId="77777777" w:rsidR="002A6AA1" w:rsidRDefault="002A6AA1" w:rsidP="007F64AE">
            <w:pPr>
              <w:pStyle w:val="Lijstopsomteken"/>
              <w:numPr>
                <w:ilvl w:val="0"/>
                <w:numId w:val="0"/>
              </w:numPr>
              <w:ind w:left="360" w:hanging="360"/>
            </w:pPr>
            <w:r w:rsidRPr="005F6F1E">
              <w:t>Bewijsmiddel: GVA</w:t>
            </w:r>
          </w:p>
        </w:tc>
        <w:tc>
          <w:tcPr>
            <w:tcW w:w="1177" w:type="dxa"/>
          </w:tcPr>
          <w:p w14:paraId="550F6606" w14:textId="77777777" w:rsidR="002A6AA1" w:rsidRDefault="002A6AA1" w:rsidP="007F64AE"/>
        </w:tc>
      </w:tr>
      <w:tr w:rsidR="002A6AA1" w14:paraId="0EE34A25" w14:textId="77777777" w:rsidTr="007F64AE">
        <w:tc>
          <w:tcPr>
            <w:tcW w:w="6912" w:type="dxa"/>
          </w:tcPr>
          <w:p w14:paraId="3CBD52CC" w14:textId="77777777" w:rsidR="002A6AA1" w:rsidRDefault="002A6AA1" w:rsidP="007F64AE">
            <w:r w:rsidRPr="00524411">
              <w:t>Bewijsmiddel: uittreksel handelsregister</w:t>
            </w:r>
          </w:p>
        </w:tc>
        <w:tc>
          <w:tcPr>
            <w:tcW w:w="1177" w:type="dxa"/>
          </w:tcPr>
          <w:p w14:paraId="461E2E4E" w14:textId="77777777" w:rsidR="002A6AA1" w:rsidRDefault="002A6AA1" w:rsidP="007F64AE"/>
        </w:tc>
      </w:tr>
      <w:tr w:rsidR="002A6AA1" w14:paraId="627D4F72" w14:textId="77777777" w:rsidTr="007F64AE">
        <w:tc>
          <w:tcPr>
            <w:tcW w:w="6912" w:type="dxa"/>
          </w:tcPr>
          <w:p w14:paraId="40A01ED2" w14:textId="77777777" w:rsidR="002A6AA1" w:rsidRDefault="002A6AA1" w:rsidP="007F64AE">
            <w:pPr>
              <w:pStyle w:val="Lijstopsomteken"/>
              <w:numPr>
                <w:ilvl w:val="0"/>
                <w:numId w:val="0"/>
              </w:numPr>
              <w:ind w:left="360" w:hanging="360"/>
            </w:pPr>
            <w:r w:rsidRPr="005F6F1E">
              <w:t>Bewijsmiddel: verklaring belastingdienst</w:t>
            </w:r>
          </w:p>
        </w:tc>
        <w:tc>
          <w:tcPr>
            <w:tcW w:w="1177" w:type="dxa"/>
          </w:tcPr>
          <w:p w14:paraId="59CB2CAA" w14:textId="77777777" w:rsidR="002A6AA1" w:rsidRDefault="002A6AA1" w:rsidP="007F64AE"/>
        </w:tc>
      </w:tr>
    </w:tbl>
    <w:p w14:paraId="7C5DB282" w14:textId="77777777" w:rsidR="002A6AA1" w:rsidRDefault="002A6AA1" w:rsidP="002A6AA1"/>
    <w:p w14:paraId="31962D39" w14:textId="77777777" w:rsidR="002A6AA1" w:rsidRDefault="002A6AA1" w:rsidP="002A6AA1">
      <w:pPr>
        <w:spacing w:line="240" w:lineRule="auto"/>
      </w:pPr>
      <w:r>
        <w:br w:type="page"/>
      </w:r>
    </w:p>
    <w:p w14:paraId="6951B141" w14:textId="77777777" w:rsidR="002A6AA1" w:rsidRPr="002306B4" w:rsidRDefault="002A6AA1" w:rsidP="002A6AA1">
      <w:pPr>
        <w:pStyle w:val="Kop2"/>
        <w:numPr>
          <w:ilvl w:val="0"/>
          <w:numId w:val="0"/>
        </w:numPr>
        <w:ind w:left="-947"/>
      </w:pPr>
      <w:bookmarkStart w:id="5" w:name="_Toc536181297"/>
      <w:bookmarkStart w:id="6" w:name="_Toc1993560"/>
      <w:bookmarkStart w:id="7" w:name="_Toc67299496"/>
      <w:r w:rsidRPr="002306B4">
        <w:lastRenderedPageBreak/>
        <w:t xml:space="preserve">Bijlage 1: ingevuld </w:t>
      </w:r>
      <w:r w:rsidRPr="008D5E2D">
        <w:t>Uniform Europees Aanbestedingsdocument</w:t>
      </w:r>
      <w:bookmarkEnd w:id="5"/>
      <w:bookmarkEnd w:id="6"/>
      <w:bookmarkEnd w:id="7"/>
    </w:p>
    <w:p w14:paraId="7E0A0ABD" w14:textId="77777777" w:rsidR="002A6AA1" w:rsidRDefault="002A6AA1" w:rsidP="002A6AA1"/>
    <w:p w14:paraId="624AE5BA" w14:textId="77777777" w:rsidR="002A6AA1" w:rsidRDefault="002A6AA1" w:rsidP="002A6AA1">
      <w:r>
        <w:t xml:space="preserve">In de Aanbestedingswet 2012 is het verplichte gebruik van </w:t>
      </w:r>
      <w:r w:rsidRPr="00176172">
        <w:t>het Uniform Europees Aanbestedingsdocument</w:t>
      </w:r>
      <w:r>
        <w:t xml:space="preserve"> voorgeschreven. Een aanbestedende dienst moet het vastgestelde document gebruiken en geeft daarbij aan welke gegevens en inlichtingen moeten worden verstrekt. Met het document kan een ondernemer aangeven:</w:t>
      </w:r>
    </w:p>
    <w:p w14:paraId="6E5BEE27" w14:textId="77777777" w:rsidR="002A6AA1" w:rsidRDefault="002A6AA1" w:rsidP="002A6AA1">
      <w:pPr>
        <w:pStyle w:val="Lijstalinea"/>
        <w:numPr>
          <w:ilvl w:val="0"/>
          <w:numId w:val="34"/>
        </w:numPr>
        <w:tabs>
          <w:tab w:val="left" w:pos="357"/>
        </w:tabs>
        <w:ind w:left="357" w:hanging="357"/>
      </w:pPr>
      <w:r>
        <w:t>Of uitsluitingsgronden op hem van toepassing zijn.</w:t>
      </w:r>
    </w:p>
    <w:p w14:paraId="57CC4959" w14:textId="77777777" w:rsidR="002A6AA1" w:rsidRDefault="002A6AA1" w:rsidP="002A6AA1">
      <w:pPr>
        <w:pStyle w:val="Lijstalinea"/>
        <w:numPr>
          <w:ilvl w:val="0"/>
          <w:numId w:val="34"/>
        </w:numPr>
        <w:tabs>
          <w:tab w:val="left" w:pos="357"/>
        </w:tabs>
        <w:ind w:left="357" w:hanging="357"/>
      </w:pPr>
      <w:r>
        <w:t>Of hij voldoet aan de gestelde geschiktheidseisen.</w:t>
      </w:r>
    </w:p>
    <w:p w14:paraId="5326CCD9" w14:textId="77777777" w:rsidR="002A6AA1" w:rsidRDefault="002A6AA1" w:rsidP="002A6AA1">
      <w:pPr>
        <w:pStyle w:val="Lijstalinea"/>
        <w:numPr>
          <w:ilvl w:val="0"/>
          <w:numId w:val="34"/>
        </w:numPr>
        <w:tabs>
          <w:tab w:val="left" w:pos="357"/>
        </w:tabs>
        <w:ind w:left="357" w:hanging="357"/>
      </w:pPr>
      <w:r>
        <w:t xml:space="preserve">Of en op welke wijze hij voldoet aan de selectiecriteria. </w:t>
      </w:r>
    </w:p>
    <w:p w14:paraId="128D81CB" w14:textId="77777777" w:rsidR="002A6AA1" w:rsidRDefault="002A6AA1" w:rsidP="002A6AA1">
      <w:r>
        <w:t>Gegadigde voegt deze verklaring ingevuld toe.</w:t>
      </w:r>
    </w:p>
    <w:p w14:paraId="59B8FDDE" w14:textId="77777777" w:rsidR="002A6AA1" w:rsidRDefault="002A6AA1" w:rsidP="002A6AA1"/>
    <w:p w14:paraId="28F02589" w14:textId="49B71E81" w:rsidR="002A6AA1" w:rsidRDefault="002A6AA1" w:rsidP="002A6AA1">
      <w:r w:rsidRPr="00657BF7">
        <w:rPr>
          <w:i/>
        </w:rPr>
        <w:t>Aan te leveren bij aanmelding:</w:t>
      </w:r>
      <w:r>
        <w:t xml:space="preserve"> </w:t>
      </w:r>
      <w:r w:rsidRPr="00176172">
        <w:t>Uniform Europees Aanbestedingsdocument</w:t>
      </w:r>
      <w:r>
        <w:t>.</w:t>
      </w:r>
      <w:r w:rsidRPr="004307EB">
        <w:t xml:space="preserve"> </w:t>
      </w:r>
      <w:r>
        <w:t>Het</w:t>
      </w:r>
      <w:r w:rsidRPr="004307EB">
        <w:t xml:space="preserve"> door aanbestedende dienst ingevulde </w:t>
      </w:r>
      <w:r>
        <w:t xml:space="preserve">document </w:t>
      </w:r>
      <w:r w:rsidRPr="004307EB">
        <w:t xml:space="preserve">is separaat beschikbaar via </w:t>
      </w:r>
      <w:r w:rsidR="002F2E1D">
        <w:t>Tenderned</w:t>
      </w:r>
      <w:r>
        <w:t>.</w:t>
      </w:r>
    </w:p>
    <w:p w14:paraId="1FDCC43A" w14:textId="77777777" w:rsidR="002A6AA1" w:rsidRDefault="002A6AA1" w:rsidP="002A6AA1"/>
    <w:p w14:paraId="7360952C" w14:textId="77777777" w:rsidR="002A6AA1" w:rsidRDefault="002A6AA1" w:rsidP="002A6AA1">
      <w:r>
        <w:t>Wordt een beroep gedaan op een derde/onderaannemer, dan dient deze ook het document in te vullen. Dit dient als bijlage 7 te worden toegevoegd.</w:t>
      </w:r>
    </w:p>
    <w:p w14:paraId="5B47AA59" w14:textId="77777777" w:rsidR="002A6AA1" w:rsidRDefault="002A6AA1" w:rsidP="002A6AA1"/>
    <w:p w14:paraId="675F11CA" w14:textId="77777777" w:rsidR="002A6AA1" w:rsidRDefault="002A6AA1" w:rsidP="002A6AA1">
      <w:pPr>
        <w:spacing w:line="240" w:lineRule="auto"/>
        <w:rPr>
          <w:rFonts w:asciiTheme="majorHAnsi" w:eastAsiaTheme="majorEastAsia" w:hAnsiTheme="majorHAnsi" w:cstheme="majorBidi"/>
          <w:i/>
          <w:iCs/>
          <w:color w:val="4F81BD" w:themeColor="accent1"/>
          <w:spacing w:val="15"/>
          <w:sz w:val="24"/>
        </w:rPr>
      </w:pPr>
      <w:r>
        <w:br w:type="page"/>
      </w:r>
    </w:p>
    <w:p w14:paraId="453A5D15" w14:textId="77777777" w:rsidR="002A6AA1" w:rsidRPr="002306B4" w:rsidRDefault="002A6AA1" w:rsidP="002A6AA1">
      <w:pPr>
        <w:pStyle w:val="Kop2"/>
        <w:numPr>
          <w:ilvl w:val="0"/>
          <w:numId w:val="0"/>
        </w:numPr>
        <w:ind w:left="-947"/>
      </w:pPr>
      <w:bookmarkStart w:id="8" w:name="_Toc536181298"/>
      <w:bookmarkStart w:id="9" w:name="_Toc1993561"/>
      <w:bookmarkStart w:id="10" w:name="_Toc67299497"/>
      <w:r w:rsidRPr="002306B4">
        <w:lastRenderedPageBreak/>
        <w:t xml:space="preserve">Bijlage 2: </w:t>
      </w:r>
      <w:r>
        <w:t>financiële gegevens en j</w:t>
      </w:r>
      <w:r w:rsidRPr="002306B4">
        <w:t>aarverslagen</w:t>
      </w:r>
      <w:bookmarkEnd w:id="8"/>
      <w:bookmarkEnd w:id="9"/>
      <w:bookmarkEnd w:id="10"/>
    </w:p>
    <w:p w14:paraId="6B11BB47" w14:textId="77777777" w:rsidR="002A6AA1" w:rsidRDefault="002A6AA1" w:rsidP="002A6AA1"/>
    <w:p w14:paraId="224A8C07" w14:textId="77777777" w:rsidR="002A6AA1" w:rsidRPr="00691B1E" w:rsidRDefault="002A6AA1" w:rsidP="002A6AA1">
      <w:r w:rsidRPr="00691B1E">
        <w:t xml:space="preserve">In aanvulling op de gegevens in </w:t>
      </w:r>
      <w:r w:rsidRPr="00657BF7">
        <w:t>het Uniform Europees Aanbestedingsdocument</w:t>
      </w:r>
      <w:r>
        <w:t xml:space="preserve"> </w:t>
      </w:r>
      <w:r w:rsidRPr="00691B1E">
        <w:t xml:space="preserve">toetst de aanbestedende dienst de financiële en economische draagkracht van de gegadigde aan de hand </w:t>
      </w:r>
      <w:r>
        <w:t xml:space="preserve">van </w:t>
      </w:r>
      <w:r w:rsidRPr="00691B1E">
        <w:t xml:space="preserve">de hier door gegadigde opgegeven kengetallen en jaarverslagen. </w:t>
      </w:r>
    </w:p>
    <w:p w14:paraId="20EABE7D" w14:textId="77777777" w:rsidR="002A6AA1" w:rsidRPr="006C32C9" w:rsidRDefault="002A6AA1" w:rsidP="002A6AA1"/>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6"/>
        <w:gridCol w:w="1417"/>
        <w:gridCol w:w="1418"/>
        <w:gridCol w:w="1417"/>
      </w:tblGrid>
      <w:tr w:rsidR="002A6AA1" w:rsidRPr="006C32C9" w14:paraId="09484A9A" w14:textId="77777777" w:rsidTr="007F64AE">
        <w:tc>
          <w:tcPr>
            <w:tcW w:w="3686" w:type="dxa"/>
          </w:tcPr>
          <w:p w14:paraId="689A81FF" w14:textId="77777777" w:rsidR="002A6AA1" w:rsidRPr="006C32C9" w:rsidRDefault="002A6AA1" w:rsidP="007F64AE">
            <w:pPr>
              <w:rPr>
                <w:b/>
              </w:rPr>
            </w:pPr>
            <w:r w:rsidRPr="006C32C9">
              <w:rPr>
                <w:b/>
              </w:rPr>
              <w:t>Financiële bedrijfssituatie</w:t>
            </w:r>
          </w:p>
        </w:tc>
        <w:tc>
          <w:tcPr>
            <w:tcW w:w="1417" w:type="dxa"/>
          </w:tcPr>
          <w:p w14:paraId="0A7A0382" w14:textId="3B4B667F" w:rsidR="002A6AA1" w:rsidRPr="006C32C9" w:rsidRDefault="002A6AA1" w:rsidP="007F64AE">
            <w:pPr>
              <w:jc w:val="both"/>
              <w:rPr>
                <w:b/>
              </w:rPr>
            </w:pPr>
            <w:r w:rsidRPr="006C32C9">
              <w:rPr>
                <w:b/>
              </w:rPr>
              <w:t>20</w:t>
            </w:r>
            <w:r w:rsidR="003D18E0">
              <w:rPr>
                <w:b/>
              </w:rPr>
              <w:t>18</w:t>
            </w:r>
          </w:p>
        </w:tc>
        <w:tc>
          <w:tcPr>
            <w:tcW w:w="1418" w:type="dxa"/>
          </w:tcPr>
          <w:p w14:paraId="05E54CF9" w14:textId="6D9646CD" w:rsidR="002A6AA1" w:rsidRPr="006C32C9" w:rsidRDefault="002A6AA1" w:rsidP="007F64AE">
            <w:pPr>
              <w:jc w:val="both"/>
              <w:rPr>
                <w:b/>
              </w:rPr>
            </w:pPr>
            <w:r w:rsidRPr="006C32C9">
              <w:rPr>
                <w:b/>
              </w:rPr>
              <w:t>20</w:t>
            </w:r>
            <w:r w:rsidR="003D18E0">
              <w:rPr>
                <w:b/>
              </w:rPr>
              <w:t>19</w:t>
            </w:r>
          </w:p>
        </w:tc>
        <w:tc>
          <w:tcPr>
            <w:tcW w:w="1417" w:type="dxa"/>
          </w:tcPr>
          <w:p w14:paraId="48C6AF85" w14:textId="5C0A4B01" w:rsidR="002A6AA1" w:rsidRPr="006C32C9" w:rsidRDefault="002A6AA1" w:rsidP="007F64AE">
            <w:pPr>
              <w:jc w:val="both"/>
              <w:rPr>
                <w:b/>
              </w:rPr>
            </w:pPr>
            <w:r w:rsidRPr="006C32C9">
              <w:rPr>
                <w:b/>
              </w:rPr>
              <w:t>20</w:t>
            </w:r>
            <w:r w:rsidR="003D18E0">
              <w:rPr>
                <w:b/>
              </w:rPr>
              <w:t>20</w:t>
            </w:r>
          </w:p>
        </w:tc>
      </w:tr>
      <w:tr w:rsidR="002A6AA1" w:rsidRPr="006C32C9" w14:paraId="3531F6B7" w14:textId="77777777" w:rsidTr="007F64AE">
        <w:tc>
          <w:tcPr>
            <w:tcW w:w="3686" w:type="dxa"/>
          </w:tcPr>
          <w:p w14:paraId="35629BC9" w14:textId="77777777" w:rsidR="002A6AA1" w:rsidRPr="006C32C9" w:rsidRDefault="002A6AA1" w:rsidP="007F64AE">
            <w:r w:rsidRPr="006C32C9">
              <w:t>Nettowinst (x € 1.000,--)</w:t>
            </w:r>
          </w:p>
        </w:tc>
        <w:tc>
          <w:tcPr>
            <w:tcW w:w="1417" w:type="dxa"/>
          </w:tcPr>
          <w:p w14:paraId="22FF3D72" w14:textId="77777777" w:rsidR="002A6AA1" w:rsidRPr="006C32C9" w:rsidRDefault="002A6AA1" w:rsidP="007F64AE">
            <w:pPr>
              <w:jc w:val="both"/>
            </w:pPr>
            <w:r w:rsidRPr="006C32C9">
              <w:t>€ ..</w:t>
            </w:r>
          </w:p>
        </w:tc>
        <w:tc>
          <w:tcPr>
            <w:tcW w:w="1418" w:type="dxa"/>
          </w:tcPr>
          <w:p w14:paraId="34E50692" w14:textId="77777777" w:rsidR="002A6AA1" w:rsidRPr="006C32C9" w:rsidRDefault="002A6AA1" w:rsidP="007F64AE">
            <w:pPr>
              <w:jc w:val="both"/>
            </w:pPr>
            <w:r w:rsidRPr="006C32C9">
              <w:t>€ ..</w:t>
            </w:r>
          </w:p>
        </w:tc>
        <w:tc>
          <w:tcPr>
            <w:tcW w:w="1417" w:type="dxa"/>
          </w:tcPr>
          <w:p w14:paraId="5139E5CE" w14:textId="77777777" w:rsidR="002A6AA1" w:rsidRPr="006C32C9" w:rsidRDefault="002A6AA1" w:rsidP="007F64AE">
            <w:pPr>
              <w:jc w:val="both"/>
            </w:pPr>
            <w:r w:rsidRPr="006C32C9">
              <w:t>€ ..</w:t>
            </w:r>
          </w:p>
        </w:tc>
      </w:tr>
      <w:tr w:rsidR="002A6AA1" w:rsidRPr="006C32C9" w14:paraId="3A43CFE3" w14:textId="77777777" w:rsidTr="007F64AE">
        <w:tc>
          <w:tcPr>
            <w:tcW w:w="3686" w:type="dxa"/>
          </w:tcPr>
          <w:p w14:paraId="58D28D04" w14:textId="77777777" w:rsidR="002A6AA1" w:rsidRPr="006C32C9" w:rsidRDefault="002A6AA1" w:rsidP="007F64AE">
            <w:r w:rsidRPr="006C32C9">
              <w:t>Current ratio</w:t>
            </w:r>
          </w:p>
        </w:tc>
        <w:tc>
          <w:tcPr>
            <w:tcW w:w="1417" w:type="dxa"/>
          </w:tcPr>
          <w:p w14:paraId="2078B7AF" w14:textId="77777777" w:rsidR="002A6AA1" w:rsidRPr="006C32C9" w:rsidRDefault="002A6AA1" w:rsidP="007F64AE">
            <w:pPr>
              <w:jc w:val="both"/>
              <w:rPr>
                <w:b/>
              </w:rPr>
            </w:pPr>
            <w:r w:rsidRPr="006C32C9">
              <w:rPr>
                <w:b/>
              </w:rPr>
              <w:t>..</w:t>
            </w:r>
          </w:p>
        </w:tc>
        <w:tc>
          <w:tcPr>
            <w:tcW w:w="1418" w:type="dxa"/>
          </w:tcPr>
          <w:p w14:paraId="522B7742" w14:textId="77777777" w:rsidR="002A6AA1" w:rsidRPr="006C32C9" w:rsidRDefault="002A6AA1" w:rsidP="007F64AE">
            <w:pPr>
              <w:jc w:val="both"/>
              <w:rPr>
                <w:b/>
              </w:rPr>
            </w:pPr>
            <w:r w:rsidRPr="006C32C9">
              <w:rPr>
                <w:b/>
              </w:rPr>
              <w:t>..</w:t>
            </w:r>
          </w:p>
        </w:tc>
        <w:tc>
          <w:tcPr>
            <w:tcW w:w="1417" w:type="dxa"/>
          </w:tcPr>
          <w:p w14:paraId="688B1224" w14:textId="77777777" w:rsidR="002A6AA1" w:rsidRPr="006C32C9" w:rsidRDefault="002A6AA1" w:rsidP="007F64AE">
            <w:pPr>
              <w:jc w:val="both"/>
              <w:rPr>
                <w:b/>
              </w:rPr>
            </w:pPr>
            <w:r w:rsidRPr="006C32C9">
              <w:rPr>
                <w:b/>
              </w:rPr>
              <w:t>..</w:t>
            </w:r>
          </w:p>
        </w:tc>
      </w:tr>
      <w:tr w:rsidR="002A6AA1" w:rsidRPr="006C32C9" w14:paraId="1D89D8DD" w14:textId="77777777" w:rsidTr="007F64AE">
        <w:tc>
          <w:tcPr>
            <w:tcW w:w="3686" w:type="dxa"/>
          </w:tcPr>
          <w:p w14:paraId="568B0504" w14:textId="77777777" w:rsidR="002A6AA1" w:rsidRPr="006C32C9" w:rsidRDefault="002A6AA1" w:rsidP="007F64AE">
            <w:r w:rsidRPr="006C32C9">
              <w:t>Solvabiliteit (%)</w:t>
            </w:r>
          </w:p>
        </w:tc>
        <w:tc>
          <w:tcPr>
            <w:tcW w:w="1417" w:type="dxa"/>
          </w:tcPr>
          <w:p w14:paraId="2E4C4438" w14:textId="77777777" w:rsidR="002A6AA1" w:rsidRPr="006C32C9" w:rsidRDefault="002A6AA1" w:rsidP="007F64AE">
            <w:pPr>
              <w:jc w:val="both"/>
              <w:rPr>
                <w:b/>
              </w:rPr>
            </w:pPr>
            <w:r w:rsidRPr="006C32C9">
              <w:rPr>
                <w:b/>
              </w:rPr>
              <w:t>..</w:t>
            </w:r>
          </w:p>
        </w:tc>
        <w:tc>
          <w:tcPr>
            <w:tcW w:w="1418" w:type="dxa"/>
          </w:tcPr>
          <w:p w14:paraId="3EE1E30C" w14:textId="77777777" w:rsidR="002A6AA1" w:rsidRPr="006C32C9" w:rsidRDefault="002A6AA1" w:rsidP="007F64AE">
            <w:pPr>
              <w:jc w:val="both"/>
              <w:rPr>
                <w:b/>
              </w:rPr>
            </w:pPr>
            <w:r w:rsidRPr="006C32C9">
              <w:rPr>
                <w:b/>
              </w:rPr>
              <w:t>..</w:t>
            </w:r>
          </w:p>
        </w:tc>
        <w:tc>
          <w:tcPr>
            <w:tcW w:w="1417" w:type="dxa"/>
          </w:tcPr>
          <w:p w14:paraId="7AD020DE" w14:textId="77777777" w:rsidR="002A6AA1" w:rsidRPr="006C32C9" w:rsidRDefault="002A6AA1" w:rsidP="007F64AE">
            <w:pPr>
              <w:jc w:val="both"/>
              <w:rPr>
                <w:b/>
              </w:rPr>
            </w:pPr>
            <w:r w:rsidRPr="006C32C9">
              <w:rPr>
                <w:b/>
              </w:rPr>
              <w:t>..</w:t>
            </w:r>
          </w:p>
        </w:tc>
      </w:tr>
      <w:tr w:rsidR="002A6AA1" w:rsidRPr="006C32C9" w14:paraId="26F7F12A" w14:textId="77777777" w:rsidTr="007F64AE">
        <w:tc>
          <w:tcPr>
            <w:tcW w:w="3686" w:type="dxa"/>
          </w:tcPr>
          <w:p w14:paraId="4C5165A2" w14:textId="77777777" w:rsidR="002A6AA1" w:rsidRPr="006C32C9" w:rsidRDefault="002A6AA1" w:rsidP="007F64AE">
            <w:r w:rsidRPr="006C32C9">
              <w:t>Omzetten per jaargang (x € 1.000,--)</w:t>
            </w:r>
          </w:p>
        </w:tc>
        <w:tc>
          <w:tcPr>
            <w:tcW w:w="1417" w:type="dxa"/>
          </w:tcPr>
          <w:p w14:paraId="69B4DF66" w14:textId="77777777" w:rsidR="002A6AA1" w:rsidRPr="006C32C9" w:rsidRDefault="002A6AA1" w:rsidP="007F64AE">
            <w:pPr>
              <w:jc w:val="both"/>
            </w:pPr>
            <w:r w:rsidRPr="006C32C9">
              <w:t>€..</w:t>
            </w:r>
          </w:p>
        </w:tc>
        <w:tc>
          <w:tcPr>
            <w:tcW w:w="1418" w:type="dxa"/>
          </w:tcPr>
          <w:p w14:paraId="5AEB4D4E" w14:textId="77777777" w:rsidR="002A6AA1" w:rsidRPr="006C32C9" w:rsidRDefault="002A6AA1" w:rsidP="007F64AE">
            <w:pPr>
              <w:jc w:val="both"/>
            </w:pPr>
            <w:r w:rsidRPr="006C32C9">
              <w:t>€..</w:t>
            </w:r>
          </w:p>
        </w:tc>
        <w:tc>
          <w:tcPr>
            <w:tcW w:w="1417" w:type="dxa"/>
          </w:tcPr>
          <w:p w14:paraId="10018FD7" w14:textId="77777777" w:rsidR="002A6AA1" w:rsidRPr="006C32C9" w:rsidRDefault="002A6AA1" w:rsidP="007F64AE">
            <w:pPr>
              <w:jc w:val="both"/>
            </w:pPr>
            <w:r w:rsidRPr="006C32C9">
              <w:t>€..</w:t>
            </w:r>
          </w:p>
        </w:tc>
      </w:tr>
    </w:tbl>
    <w:p w14:paraId="10EBABBB" w14:textId="77777777" w:rsidR="002A6AA1" w:rsidRDefault="002A6AA1" w:rsidP="002A6AA1"/>
    <w:p w14:paraId="3C27E5BF" w14:textId="45519EFD" w:rsidR="002A6AA1" w:rsidRDefault="002A6AA1" w:rsidP="002A6AA1">
      <w:r>
        <w:t xml:space="preserve">Gegadigde voegt de jaarverslagen </w:t>
      </w:r>
      <w:r w:rsidRPr="006460FA">
        <w:t>van de jaren 20</w:t>
      </w:r>
      <w:r w:rsidR="006460FA" w:rsidRPr="006460FA">
        <w:t>18</w:t>
      </w:r>
      <w:r w:rsidRPr="006460FA">
        <w:t>, 20</w:t>
      </w:r>
      <w:r w:rsidR="006460FA" w:rsidRPr="006460FA">
        <w:t>19</w:t>
      </w:r>
      <w:r w:rsidRPr="006460FA">
        <w:t xml:space="preserve"> en 20</w:t>
      </w:r>
      <w:r w:rsidR="006460FA" w:rsidRPr="006460FA">
        <w:t>20</w:t>
      </w:r>
      <w:r w:rsidRPr="006460FA">
        <w:t xml:space="preserve"> bij.</w:t>
      </w:r>
    </w:p>
    <w:p w14:paraId="61A5AECB" w14:textId="77777777" w:rsidR="002A6AA1" w:rsidRDefault="002A6AA1" w:rsidP="002A6AA1"/>
    <w:p w14:paraId="2C2F9CDB" w14:textId="77777777" w:rsidR="002A6AA1" w:rsidRDefault="002A6AA1" w:rsidP="002A6AA1">
      <w:pPr>
        <w:spacing w:line="240" w:lineRule="auto"/>
        <w:rPr>
          <w:b/>
          <w:u w:val="single"/>
        </w:rPr>
      </w:pPr>
      <w:r>
        <w:rPr>
          <w:b/>
          <w:u w:val="single"/>
        </w:rPr>
        <w:br w:type="page"/>
      </w:r>
    </w:p>
    <w:p w14:paraId="39A141BE" w14:textId="77777777" w:rsidR="002A6AA1" w:rsidRPr="002306B4" w:rsidRDefault="002A6AA1" w:rsidP="002A6AA1">
      <w:pPr>
        <w:pStyle w:val="Kop2"/>
        <w:numPr>
          <w:ilvl w:val="0"/>
          <w:numId w:val="0"/>
        </w:numPr>
        <w:ind w:left="-947"/>
      </w:pPr>
      <w:bookmarkStart w:id="11" w:name="_Toc536181299"/>
      <w:bookmarkStart w:id="12" w:name="_Toc1993562"/>
      <w:bookmarkStart w:id="13" w:name="_Toc67299498"/>
      <w:r w:rsidRPr="002306B4">
        <w:lastRenderedPageBreak/>
        <w:t xml:space="preserve">Bijlage 3: </w:t>
      </w:r>
      <w:r>
        <w:t>r</w:t>
      </w:r>
      <w:r w:rsidRPr="002306B4">
        <w:t>eferentieprojecten</w:t>
      </w:r>
      <w:bookmarkEnd w:id="11"/>
      <w:bookmarkEnd w:id="12"/>
      <w:bookmarkEnd w:id="13"/>
    </w:p>
    <w:p w14:paraId="7A63FB19" w14:textId="77777777" w:rsidR="002A6AA1" w:rsidRDefault="002A6AA1" w:rsidP="002A6AA1"/>
    <w:p w14:paraId="68A4EF8E" w14:textId="77777777" w:rsidR="002A6AA1" w:rsidRDefault="002A6AA1" w:rsidP="002A6AA1">
      <w:r>
        <w:t xml:space="preserve">In aanvulling op </w:t>
      </w:r>
      <w:r w:rsidRPr="00657BF7">
        <w:t>het Uniform Europees Aanbestedingsdocument</w:t>
      </w:r>
      <w:r>
        <w:t xml:space="preserve"> verzoekt de aanbesteder aan gegadigde, mede in het kader van de selectiecriteria, om:</w:t>
      </w:r>
    </w:p>
    <w:p w14:paraId="1A8715FF" w14:textId="77777777" w:rsidR="002A6AA1" w:rsidRPr="007A50DA" w:rsidRDefault="002A6AA1" w:rsidP="002A6AA1">
      <w:pPr>
        <w:pStyle w:val="Lijstopsomteken"/>
      </w:pPr>
      <w:r>
        <w:t>Referentieprojecten.</w:t>
      </w:r>
    </w:p>
    <w:p w14:paraId="4B639155" w14:textId="77777777" w:rsidR="002A6AA1" w:rsidRDefault="002A6AA1" w:rsidP="002A6AA1">
      <w:r>
        <w:t>Gegadigde voegt gegevens in verband met de selectiecriteria toe.</w:t>
      </w:r>
    </w:p>
    <w:p w14:paraId="45CB3E79" w14:textId="77777777" w:rsidR="002A6AA1" w:rsidRDefault="002A6AA1" w:rsidP="002A6AA1"/>
    <w:p w14:paraId="21288492" w14:textId="6687A686" w:rsidR="002A6AA1" w:rsidRPr="00A26BD5" w:rsidRDefault="002A6AA1" w:rsidP="002A6AA1">
      <w:pPr>
        <w:rPr>
          <w:b/>
        </w:rPr>
      </w:pPr>
      <w:r w:rsidRPr="00A26BD5">
        <w:rPr>
          <w:b/>
        </w:rPr>
        <w:t xml:space="preserve">Bijlage </w:t>
      </w:r>
      <w:r>
        <w:rPr>
          <w:b/>
        </w:rPr>
        <w:t>3</w:t>
      </w:r>
      <w:r w:rsidR="00DD15C9">
        <w:rPr>
          <w:b/>
        </w:rPr>
        <w:t>x</w:t>
      </w:r>
      <w:r w:rsidRPr="00A26BD5">
        <w:rPr>
          <w:b/>
        </w:rPr>
        <w:t xml:space="preserve">: referentieproject </w:t>
      </w:r>
      <w:r w:rsidR="00DD15C9">
        <w:rPr>
          <w:b/>
        </w:rPr>
        <w:t>x</w:t>
      </w:r>
      <w:r>
        <w:rPr>
          <w:b/>
        </w:rPr>
        <w:t>.</w:t>
      </w:r>
    </w:p>
    <w:p w14:paraId="268ABC17" w14:textId="7D0C60A1" w:rsidR="002A6AA1" w:rsidRDefault="002A6AA1" w:rsidP="002A6AA1"/>
    <w:p w14:paraId="5EE40DA7" w14:textId="27A24521" w:rsidR="00DD15C9" w:rsidRPr="00DD15C9" w:rsidRDefault="00DD15C9" w:rsidP="002A6AA1">
      <w:pPr>
        <w:rPr>
          <w:sz w:val="16"/>
          <w:szCs w:val="16"/>
        </w:rPr>
      </w:pPr>
      <w:r w:rsidRPr="00DD15C9">
        <w:rPr>
          <w:sz w:val="16"/>
          <w:szCs w:val="16"/>
        </w:rPr>
        <w:t>X staat voor het aantal referentieprojecten die worden ingediend.</w:t>
      </w:r>
    </w:p>
    <w:p w14:paraId="335E7AE6" w14:textId="77777777" w:rsidR="002A6AA1" w:rsidRDefault="002A6AA1" w:rsidP="002A6AA1">
      <w:pPr>
        <w:spacing w:line="240" w:lineRule="auto"/>
        <w:rPr>
          <w:b/>
        </w:rPr>
      </w:pPr>
      <w:r>
        <w:rPr>
          <w:b/>
        </w:rPr>
        <w:br w:type="page"/>
      </w:r>
    </w:p>
    <w:p w14:paraId="4A9D9A67" w14:textId="6E26D7EE" w:rsidR="002A6AA1" w:rsidRPr="002306B4" w:rsidRDefault="002A6AA1" w:rsidP="002A6AA1">
      <w:pPr>
        <w:pStyle w:val="Kop2"/>
        <w:numPr>
          <w:ilvl w:val="0"/>
          <w:numId w:val="0"/>
        </w:numPr>
        <w:ind w:left="-947"/>
      </w:pPr>
      <w:bookmarkStart w:id="14" w:name="_Toc536181300"/>
      <w:bookmarkStart w:id="15" w:name="_Toc1993563"/>
      <w:bookmarkStart w:id="16" w:name="_Toc67299499"/>
      <w:r w:rsidRPr="002306B4">
        <w:lastRenderedPageBreak/>
        <w:t xml:space="preserve">Bijlage 4: </w:t>
      </w:r>
      <w:r>
        <w:t>o</w:t>
      </w:r>
      <w:r w:rsidRPr="002306B4">
        <w:t xml:space="preserve">mschrijving </w:t>
      </w:r>
      <w:bookmarkEnd w:id="14"/>
      <w:bookmarkEnd w:id="15"/>
      <w:r w:rsidR="000B37E7">
        <w:t>Plan van Aanpak</w:t>
      </w:r>
      <w:bookmarkEnd w:id="16"/>
    </w:p>
    <w:p w14:paraId="1B393AE3" w14:textId="77777777" w:rsidR="002A6AA1" w:rsidRDefault="002A6AA1" w:rsidP="002A6AA1">
      <w:pPr>
        <w:pStyle w:val="Lijstopsomteken"/>
        <w:numPr>
          <w:ilvl w:val="0"/>
          <w:numId w:val="0"/>
        </w:numPr>
      </w:pPr>
    </w:p>
    <w:p w14:paraId="7D94C54B" w14:textId="77777777" w:rsidR="002A6AA1" w:rsidRPr="00682805" w:rsidRDefault="002A6AA1" w:rsidP="002A6AA1">
      <w:pPr>
        <w:pStyle w:val="Lijstopsomteken"/>
        <w:numPr>
          <w:ilvl w:val="0"/>
          <w:numId w:val="0"/>
        </w:numPr>
      </w:pPr>
      <w:r w:rsidRPr="00682805">
        <w:t xml:space="preserve">In aanvulling op </w:t>
      </w:r>
      <w:r w:rsidRPr="00657BF7">
        <w:t>het Uniform Europees Aanbestedingsdocument</w:t>
      </w:r>
      <w:r>
        <w:t xml:space="preserve"> </w:t>
      </w:r>
      <w:r w:rsidRPr="00682805">
        <w:t>verzoekt de aanbesteder aan gegadigde, mede in het kader van de selectiecriteria, om:</w:t>
      </w:r>
    </w:p>
    <w:p w14:paraId="4F61BC3D" w14:textId="01344FFD" w:rsidR="002A6AA1" w:rsidRPr="00682805" w:rsidRDefault="002A6AA1" w:rsidP="002A6AA1">
      <w:pPr>
        <w:numPr>
          <w:ilvl w:val="0"/>
          <w:numId w:val="2"/>
        </w:numPr>
      </w:pPr>
      <w:r w:rsidRPr="00682805">
        <w:t xml:space="preserve">Omschrijving </w:t>
      </w:r>
      <w:r w:rsidR="000B37E7">
        <w:t>Plan van Aanpak</w:t>
      </w:r>
    </w:p>
    <w:p w14:paraId="737F62DF" w14:textId="77777777" w:rsidR="002A6AA1" w:rsidRDefault="002A6AA1" w:rsidP="002A6AA1"/>
    <w:p w14:paraId="790108BC" w14:textId="77777777" w:rsidR="002A6AA1" w:rsidRDefault="002A6AA1" w:rsidP="002A6AA1">
      <w:pPr>
        <w:spacing w:line="240" w:lineRule="auto"/>
        <w:rPr>
          <w:b/>
          <w:u w:val="single"/>
        </w:rPr>
      </w:pPr>
      <w:r>
        <w:rPr>
          <w:b/>
          <w:u w:val="single"/>
        </w:rPr>
        <w:br w:type="page"/>
      </w:r>
    </w:p>
    <w:p w14:paraId="59911E6C" w14:textId="70E71BE7" w:rsidR="002A6AA1" w:rsidRPr="002306B4" w:rsidRDefault="002A6AA1" w:rsidP="002A6AA1">
      <w:pPr>
        <w:pStyle w:val="Kop2"/>
        <w:numPr>
          <w:ilvl w:val="0"/>
          <w:numId w:val="0"/>
        </w:numPr>
        <w:ind w:left="-947"/>
      </w:pPr>
      <w:bookmarkStart w:id="17" w:name="_Toc536181302"/>
      <w:bookmarkStart w:id="18" w:name="_Toc1993565"/>
      <w:bookmarkStart w:id="19" w:name="_Toc67299500"/>
      <w:r w:rsidRPr="002306B4">
        <w:lastRenderedPageBreak/>
        <w:t>Bijlage</w:t>
      </w:r>
      <w:r>
        <w:t>n</w:t>
      </w:r>
      <w:r w:rsidRPr="002306B4">
        <w:t xml:space="preserve"> </w:t>
      </w:r>
      <w:r w:rsidR="00DD15C9">
        <w:t>5</w:t>
      </w:r>
      <w:r>
        <w:t xml:space="preserve"> en </w:t>
      </w:r>
      <w:r w:rsidR="00DD15C9">
        <w:t>6</w:t>
      </w:r>
      <w:r w:rsidRPr="002306B4">
        <w:t xml:space="preserve">: verklaring(en) derde(n) dat daadwerkelijk een beroep op hem </w:t>
      </w:r>
      <w:r>
        <w:t>(hen) kan worden gedaan (indien van </w:t>
      </w:r>
      <w:r w:rsidRPr="002306B4">
        <w:t>toepassing)</w:t>
      </w:r>
      <w:bookmarkEnd w:id="17"/>
      <w:bookmarkEnd w:id="18"/>
      <w:bookmarkEnd w:id="19"/>
    </w:p>
    <w:p w14:paraId="2F48EEC6" w14:textId="77777777" w:rsidR="002A6AA1" w:rsidRDefault="002A6AA1" w:rsidP="002A6AA1"/>
    <w:p w14:paraId="1BFCFE18" w14:textId="77777777" w:rsidR="002A6AA1" w:rsidRDefault="002A6AA1" w:rsidP="002A6AA1">
      <w:r>
        <w:t xml:space="preserve">Indien gegadigde in </w:t>
      </w:r>
      <w:r w:rsidRPr="00657BF7">
        <w:t>het Uniform Europees Aanbestedingsdocument</w:t>
      </w:r>
      <w:r>
        <w:t xml:space="preserve"> aangeeft dat hij een beroep doet op (een) derde(n), dient hij bij dit aanmeldingsformulier (een) verklaring(en) van derde(n) toe te voegen, waaruit blijkt dat de gegadigde ook daadwerkelijk over de inbreng van de derde(n) kan beschikken.</w:t>
      </w:r>
    </w:p>
    <w:p w14:paraId="53ACA23A" w14:textId="77777777" w:rsidR="002A6AA1" w:rsidRDefault="002A6AA1" w:rsidP="002A6AA1">
      <w:r>
        <w:t>In de verklaring van de derde dient minimaal het volgende omschreven te zijn:</w:t>
      </w:r>
    </w:p>
    <w:p w14:paraId="20D87E2A" w14:textId="77777777" w:rsidR="002A6AA1" w:rsidRPr="001521D6" w:rsidRDefault="002A6AA1" w:rsidP="002A6AA1">
      <w:pPr>
        <w:pStyle w:val="Lijstopsomteken"/>
        <w:tabs>
          <w:tab w:val="left" w:pos="3686"/>
        </w:tabs>
      </w:pPr>
      <w:r w:rsidRPr="001521D6">
        <w:t>Naam:</w:t>
      </w:r>
      <w:r w:rsidRPr="001521D6">
        <w:tab/>
        <w:t>…………………………….</w:t>
      </w:r>
    </w:p>
    <w:p w14:paraId="2C6CC4BC" w14:textId="77777777" w:rsidR="002A6AA1" w:rsidRPr="001521D6" w:rsidRDefault="002A6AA1" w:rsidP="002A6AA1">
      <w:pPr>
        <w:pStyle w:val="Lijstopsomteken"/>
        <w:tabs>
          <w:tab w:val="left" w:pos="3686"/>
        </w:tabs>
      </w:pPr>
      <w:r w:rsidRPr="001521D6">
        <w:t>Vestigingsadres van de derde:</w:t>
      </w:r>
      <w:r w:rsidRPr="001521D6">
        <w:tab/>
        <w:t>…………………………….</w:t>
      </w:r>
    </w:p>
    <w:p w14:paraId="63C431F8" w14:textId="77777777" w:rsidR="002A6AA1" w:rsidRPr="001521D6" w:rsidRDefault="002A6AA1" w:rsidP="002A6AA1">
      <w:pPr>
        <w:pStyle w:val="Lijstopsomteken"/>
        <w:tabs>
          <w:tab w:val="left" w:pos="3686"/>
        </w:tabs>
      </w:pPr>
      <w:r w:rsidRPr="001521D6">
        <w:t>Inschrijvingsnummer handelsregister:</w:t>
      </w:r>
      <w:r w:rsidRPr="001521D6">
        <w:tab/>
        <w:t>…………………………….</w:t>
      </w:r>
    </w:p>
    <w:p w14:paraId="78BDD07B" w14:textId="77777777" w:rsidR="002A6AA1" w:rsidRPr="001521D6" w:rsidRDefault="002A6AA1" w:rsidP="002A6AA1">
      <w:pPr>
        <w:pStyle w:val="Lijstopsomteken"/>
        <w:tabs>
          <w:tab w:val="left" w:pos="3686"/>
        </w:tabs>
      </w:pPr>
      <w:r w:rsidRPr="001521D6">
        <w:t>Een bevestiging dat gegadigde daadwerkelijk over zijn inbreng kan beschikken.</w:t>
      </w:r>
    </w:p>
    <w:p w14:paraId="24F3F346" w14:textId="77777777" w:rsidR="002A6AA1" w:rsidRPr="001521D6" w:rsidRDefault="002A6AA1" w:rsidP="002A6AA1">
      <w:pPr>
        <w:pStyle w:val="Lijstopsomteken"/>
        <w:tabs>
          <w:tab w:val="left" w:pos="3686"/>
        </w:tabs>
      </w:pPr>
      <w:r w:rsidRPr="001521D6">
        <w:t>Ondertekening door een daartoe, blijkens het handelsregister, dan wel een overeen</w:t>
      </w:r>
      <w:r w:rsidRPr="001521D6">
        <w:softHyphen/>
        <w:t>komstig register van het land van vestiging van de onderneming, vertegenwoordigings</w:t>
      </w:r>
      <w:r w:rsidRPr="001521D6">
        <w:softHyphen/>
        <w:t>bevoegde.</w:t>
      </w:r>
    </w:p>
    <w:p w14:paraId="3DC8902F" w14:textId="77777777" w:rsidR="002A6AA1" w:rsidRDefault="002A6AA1" w:rsidP="002A6AA1"/>
    <w:p w14:paraId="5250270D" w14:textId="74AE7094" w:rsidR="002A6AA1" w:rsidRDefault="002A6AA1" w:rsidP="002A6AA1">
      <w:r>
        <w:t xml:space="preserve">Gegadigde voegt -indien van toepassing- de gevraagde verklaring(en) toe, alsmede een </w:t>
      </w:r>
      <w:r w:rsidRPr="00657BF7">
        <w:t>Uniform Europees Aanbestedingsdocument</w:t>
      </w:r>
      <w:r>
        <w:t xml:space="preserve"> (bijlage </w:t>
      </w:r>
      <w:r w:rsidR="00E657F3">
        <w:t>6</w:t>
      </w:r>
      <w:r>
        <w:t>).</w:t>
      </w:r>
    </w:p>
    <w:p w14:paraId="67F6FE9A" w14:textId="77777777" w:rsidR="002A6AA1" w:rsidRDefault="002A6AA1" w:rsidP="002A6AA1"/>
    <w:p w14:paraId="099254D5" w14:textId="77777777" w:rsidR="002A6AA1" w:rsidRDefault="002A6AA1" w:rsidP="002A6AA1">
      <w:pPr>
        <w:spacing w:line="240" w:lineRule="auto"/>
      </w:pPr>
    </w:p>
    <w:p w14:paraId="4DCD1EA8" w14:textId="77777777" w:rsidR="002A6AA1" w:rsidRDefault="002A6AA1" w:rsidP="002A6AA1">
      <w:pPr>
        <w:spacing w:line="240" w:lineRule="auto"/>
      </w:pPr>
      <w:r>
        <w:br w:type="page"/>
      </w:r>
    </w:p>
    <w:p w14:paraId="511E0479" w14:textId="77777777" w:rsidR="002A6AA1" w:rsidRPr="00712AB9" w:rsidRDefault="002A6AA1" w:rsidP="002A6AA1">
      <w:pPr>
        <w:pStyle w:val="Kop1zondernummer"/>
      </w:pPr>
      <w:bookmarkStart w:id="20" w:name="_Toc536181303"/>
      <w:bookmarkStart w:id="21" w:name="_Toc1993566"/>
      <w:bookmarkStart w:id="22" w:name="_Toc404770849"/>
      <w:bookmarkStart w:id="23" w:name="_Toc67299501"/>
      <w:r w:rsidRPr="00712AB9">
        <w:lastRenderedPageBreak/>
        <w:t>Annex 2: financiële bedrijfsbeoordelingen</w:t>
      </w:r>
      <w:bookmarkEnd w:id="20"/>
      <w:bookmarkEnd w:id="21"/>
      <w:bookmarkEnd w:id="23"/>
    </w:p>
    <w:p w14:paraId="079E6FF3" w14:textId="77777777" w:rsidR="002A6AA1" w:rsidRDefault="002A6AA1" w:rsidP="002A6AA1"/>
    <w:p w14:paraId="64397685" w14:textId="676018CA" w:rsidR="002A6AA1" w:rsidRPr="00656F90" w:rsidRDefault="002A6AA1" w:rsidP="002A6AA1">
      <w:pPr>
        <w:rPr>
          <w:b/>
        </w:rPr>
      </w:pPr>
      <w:r w:rsidRPr="00656F90">
        <w:rPr>
          <w:b/>
        </w:rPr>
        <w:t>Aspecten bij de beoordeling van ondernemingen</w:t>
      </w:r>
    </w:p>
    <w:p w14:paraId="0B84C3D5" w14:textId="2DD96F14" w:rsidR="002A6AA1" w:rsidRDefault="002A6AA1" w:rsidP="002A6AA1">
      <w:r>
        <w:t>Centraal staat de eis dat het bedrijf en de hoogste vennootschap in de vennootschaps</w:t>
      </w:r>
      <w:r>
        <w:softHyphen/>
        <w:t xml:space="preserve">structuur geconsolideerd waarmee een contract gesloten gaat worden voor uitvoering van de opdracht financieel gezond is naar de boekhoudkundige maatstaven </w:t>
      </w:r>
      <w:r w:rsidR="000B37E7">
        <w:t>zoals hieronder toegelicht</w:t>
      </w:r>
      <w:r>
        <w:t>.</w:t>
      </w:r>
    </w:p>
    <w:p w14:paraId="7F596AFD" w14:textId="77777777" w:rsidR="002A6AA1" w:rsidRDefault="002A6AA1" w:rsidP="002A6AA1"/>
    <w:p w14:paraId="246A56FC" w14:textId="77777777" w:rsidR="002A6AA1" w:rsidRDefault="002A6AA1" w:rsidP="002A6AA1">
      <w:r>
        <w:t>Tevens wordt bij de analyse nagegaan of met aanvullende zekerheden van bijvoorbeeld een concerngarantie gewerkt zal moeten worden.</w:t>
      </w:r>
    </w:p>
    <w:p w14:paraId="1E97CAC1" w14:textId="77777777" w:rsidR="002A6AA1" w:rsidRDefault="002A6AA1" w:rsidP="002A6AA1"/>
    <w:p w14:paraId="404A1359" w14:textId="77777777" w:rsidR="002A6AA1" w:rsidRDefault="002A6AA1" w:rsidP="002A6AA1">
      <w:r>
        <w:t>Als basis voor de analyse wordt gebruik gemaakt van de jaarrekeningen (minimaal balans en verlies- en winstrekening) van de laatste drie jaren. Vanaf 1 april van het huidige jaar dienen minimaal conceptcijfers van het afgelopen boekjaar te worden overgelegd en vanaf 1 juli dient de definitieve jaarrekening te worden overgelegd. Waar nodig dient de analyse uitgevoerd te worden aan de hand van een geconsolideerde jaarrekening. Indien jaarrekeningen, bijvoorbeeld van de holding, niet zijn gedeponeerd bij de Kamer van Koophandel dan kan dat negatief uitpakken voor de beoordeling. Een goedkeurende controleverklaring (of samenstellingsverklaring) van de accountant is een belangrijk aspect in het geheel.</w:t>
      </w:r>
    </w:p>
    <w:p w14:paraId="74D510E0" w14:textId="77777777" w:rsidR="002A6AA1" w:rsidRDefault="002A6AA1" w:rsidP="002A6AA1"/>
    <w:p w14:paraId="2CF54F85" w14:textId="77777777" w:rsidR="002A6AA1" w:rsidRDefault="002A6AA1" w:rsidP="002A6AA1">
      <w:r>
        <w:t xml:space="preserve">Wanneer er sprake is van een zogenaamde 403-verklaring bij de Kamer van Koophandel dan zal de garantsteller beoordeeld worden en aan de criteria moeten voldoen. </w:t>
      </w:r>
    </w:p>
    <w:p w14:paraId="59F87BC1" w14:textId="77777777" w:rsidR="002A6AA1" w:rsidRDefault="002A6AA1" w:rsidP="002A6AA1">
      <w:r>
        <w:t xml:space="preserve">Een vennootschap kan, in financiële termen gesproken, er nooit beter voor staan dan die van één van de vennootschappen hoger in de vennootschapsstructuur. </w:t>
      </w:r>
    </w:p>
    <w:p w14:paraId="2CB07E2C" w14:textId="77777777" w:rsidR="002A6AA1" w:rsidRDefault="002A6AA1" w:rsidP="002A6AA1"/>
    <w:p w14:paraId="09E51669" w14:textId="77777777" w:rsidR="002A6AA1" w:rsidRDefault="002A6AA1" w:rsidP="002A6AA1">
      <w:r>
        <w:t>Dit betekent dat de criteria die onder het kopje criteria zijn vermeld voor zowel de vennootschap als de hogere entiteiten in de vennootschapsstructuur gelden (uitzondering hierop is de rentabiliteit, deze wordt niet altijd vermeld in de publicatiestukken).</w:t>
      </w:r>
    </w:p>
    <w:p w14:paraId="34996501" w14:textId="77777777" w:rsidR="002A6AA1" w:rsidRDefault="002A6AA1" w:rsidP="002A6AA1">
      <w:r>
        <w:t>Wanneer de vennootschap niet voldoet maar de hoogste in de vennootschapsstructuur wel, dan kan middels een concerngarantie alsnog worden voldaan aan de minimumcriteria. Wanneer de vennootschap wel voldoet maar de hoogste vennootschap in de vennootschaps</w:t>
      </w:r>
      <w:r>
        <w:softHyphen/>
        <w:t>structuur geconsolideerd voldoet niet, volgt afwijzing. Een vennootschap buiten het concern kan ook een garantie afgeven om te voldoen aan de minimumcriteria.</w:t>
      </w:r>
    </w:p>
    <w:p w14:paraId="7BC4AD4D" w14:textId="77777777" w:rsidR="002A6AA1" w:rsidRDefault="002A6AA1" w:rsidP="002A6AA1"/>
    <w:p w14:paraId="4339704A" w14:textId="77777777" w:rsidR="002A6AA1" w:rsidRPr="00656F90" w:rsidRDefault="002A6AA1" w:rsidP="002A6AA1">
      <w:pPr>
        <w:rPr>
          <w:b/>
        </w:rPr>
      </w:pPr>
      <w:r w:rsidRPr="00656F90">
        <w:rPr>
          <w:b/>
        </w:rPr>
        <w:t>Criteria</w:t>
      </w:r>
    </w:p>
    <w:p w14:paraId="0D95908A" w14:textId="77777777" w:rsidR="002A6AA1" w:rsidRDefault="002A6AA1" w:rsidP="002A6AA1">
      <w:r>
        <w:t>Er zal worden beoordeeld op basis van solvabiliteit, rentabiliteit (winstgevendheid) en liquiditeit (door middel van current ratio en eventueel quick ratio).</w:t>
      </w:r>
    </w:p>
    <w:p w14:paraId="3DD6C6D0" w14:textId="77777777" w:rsidR="002A6AA1" w:rsidRDefault="002A6AA1" w:rsidP="002A6AA1"/>
    <w:p w14:paraId="1F113D08" w14:textId="6693BDE6" w:rsidR="002A6AA1" w:rsidRPr="00656F90" w:rsidRDefault="002A6AA1" w:rsidP="00763A24">
      <w:pPr>
        <w:rPr>
          <w:i/>
        </w:rPr>
      </w:pPr>
      <w:r>
        <w:t xml:space="preserve">De </w:t>
      </w:r>
      <w:r w:rsidRPr="00656F90">
        <w:rPr>
          <w:u w:val="single"/>
        </w:rPr>
        <w:t>solvabiliteit</w:t>
      </w:r>
      <w:r>
        <w:t xml:space="preserve"> van bouwbedrijven dient minimaal 25% te zijn en voor installatiebedrijven 20%. Hierbij is een uitzondering mogelijk, namelijk wanneer het garantievermogen in absolute zin voldoende is. Deze uitzondering staat in de tabel aan het einde van deze bijlage. De solvabiliteit wordt als volgt berekend:</w:t>
      </w:r>
      <w:r w:rsidR="00763A24">
        <w:t xml:space="preserve"> </w:t>
      </w:r>
      <w:r>
        <w:rPr>
          <w:i/>
        </w:rPr>
        <w:t>s</w:t>
      </w:r>
      <w:r w:rsidRPr="00656F90">
        <w:rPr>
          <w:i/>
        </w:rPr>
        <w:t>olvabiliteit = garant</w:t>
      </w:r>
      <w:r>
        <w:rPr>
          <w:i/>
        </w:rPr>
        <w:t>ievermogen* / balanstotaal</w:t>
      </w:r>
      <w:r>
        <w:br w:type="page"/>
      </w:r>
    </w:p>
    <w:p w14:paraId="4C158C44" w14:textId="24B799E1" w:rsidR="002A6AA1" w:rsidRPr="00763A24" w:rsidRDefault="002A6AA1" w:rsidP="00763A24">
      <w:r>
        <w:lastRenderedPageBreak/>
        <w:t xml:space="preserve">De </w:t>
      </w:r>
      <w:r w:rsidRPr="00656F90">
        <w:rPr>
          <w:u w:val="single"/>
        </w:rPr>
        <w:t>winstgevendheid</w:t>
      </w:r>
      <w:r>
        <w:t xml:space="preserve"> in de drie laatste gevraagde boekjaren dient gewogen positief te zijn. Hierbij telt het oudste boekjaar één keer mee, het middelste boekjaar twee keer en het laatste boekjaar drie keer. Wanneer de gewogen winstgevendheid negatief is volgt afwijzing. Er is hierop een uitzondering mogelijk: wanneer het verlies onder de 3% negatief van de omzet blijft en het verlies van het laatste boekjaar maximaal 25% van het resterende garantievermogen is terwijl wel aan de solvabiliteitseis wordt voldaan volgt geen afwijzing op dit criterium. De winstgevendheid wordt als volgt berekend: </w:t>
      </w:r>
      <w:r w:rsidR="00763A24">
        <w:t xml:space="preserve"> </w:t>
      </w:r>
      <w:r>
        <w:rPr>
          <w:i/>
        </w:rPr>
        <w:t>w</w:t>
      </w:r>
      <w:r w:rsidRPr="00656F90">
        <w:rPr>
          <w:i/>
        </w:rPr>
        <w:t>instgevendheid: netto winst / omzet**</w:t>
      </w:r>
    </w:p>
    <w:p w14:paraId="71B2EC4F" w14:textId="77777777" w:rsidR="002A6AA1" w:rsidRDefault="002A6AA1" w:rsidP="002A6AA1"/>
    <w:p w14:paraId="595053DF" w14:textId="6623CD53" w:rsidR="002A6AA1" w:rsidRPr="00763A24" w:rsidRDefault="002A6AA1" w:rsidP="00763A24">
      <w:r>
        <w:t xml:space="preserve">De </w:t>
      </w:r>
      <w:r w:rsidRPr="004D0A2E">
        <w:rPr>
          <w:u w:val="single"/>
        </w:rPr>
        <w:t>current ratio</w:t>
      </w:r>
      <w:r>
        <w:t xml:space="preserve"> van de onderneming dient minimaal 1.05 te zijn. Hierbij is het laatste boekjaar relevant. Wanneer de current ratio onder 1.05 ligt volgt afwijzing. De current ratio wordt als volgt berekend:</w:t>
      </w:r>
      <w:r w:rsidR="00763A24">
        <w:t xml:space="preserve"> </w:t>
      </w:r>
      <w:r w:rsidRPr="00656F90">
        <w:rPr>
          <w:i/>
        </w:rPr>
        <w:t>current ratio = vlottende activa / vlottende pas</w:t>
      </w:r>
      <w:r>
        <w:rPr>
          <w:i/>
        </w:rPr>
        <w:t>siva</w:t>
      </w:r>
    </w:p>
    <w:p w14:paraId="79AE8459" w14:textId="77777777" w:rsidR="002A6AA1" w:rsidRDefault="002A6AA1" w:rsidP="002A6AA1"/>
    <w:p w14:paraId="37185194" w14:textId="77777777" w:rsidR="002A6AA1" w:rsidRDefault="002A6AA1" w:rsidP="002A6AA1">
      <w:r>
        <w:t>Wanneer er sprake is van grote vorderingen op de holding (of een groepsmaatschappij) kan een aparte liquiditeitsgarantie (of concerngarantie) verlangd worden of zelfs afwijzing volgen wanneer de betreffende partij niet aan de criteria voldoet.</w:t>
      </w:r>
    </w:p>
    <w:p w14:paraId="3AFE6F5C" w14:textId="77777777" w:rsidR="002A6AA1" w:rsidRDefault="002A6AA1" w:rsidP="002A6AA1"/>
    <w:p w14:paraId="4E02F908" w14:textId="77777777" w:rsidR="002A6AA1" w:rsidRPr="001448DB" w:rsidRDefault="002A6AA1" w:rsidP="002A6AA1">
      <w:r>
        <w:t xml:space="preserve">Bij een vof (vennootschap onder firma) of combinatie zijn de vennoten of bedrijven hoofdelijk aansprakelijk. In deze gevallen zal beoordeeld worden of zij gezond zijn. Wanneer een van de </w:t>
      </w:r>
      <w:r w:rsidRPr="001448DB">
        <w:t xml:space="preserve">vennoten of bedrijven voldoet aan de criteria is dit voldoende. </w:t>
      </w:r>
    </w:p>
    <w:p w14:paraId="4121AC6F" w14:textId="77777777" w:rsidR="002A6AA1" w:rsidRDefault="002A6AA1" w:rsidP="002A6AA1">
      <w:r w:rsidRPr="001448DB">
        <w:t>Indien een vennootschap meerdere aandeelhoudershouders heeft worden de aandeelhouders met een belang van minimaal 40% getoetst conform deze notitie.</w:t>
      </w:r>
    </w:p>
    <w:p w14:paraId="43E0FA69" w14:textId="77777777" w:rsidR="002A6AA1" w:rsidRDefault="002A6AA1" w:rsidP="002A6AA1"/>
    <w:p w14:paraId="28F3710D" w14:textId="77777777" w:rsidR="002A6AA1" w:rsidRDefault="002A6AA1" w:rsidP="002A6AA1">
      <w:pPr>
        <w:tabs>
          <w:tab w:val="left" w:pos="426"/>
        </w:tabs>
        <w:ind w:left="426" w:hanging="426"/>
      </w:pPr>
      <w:r>
        <w:t>*</w:t>
      </w:r>
      <w:r>
        <w:tab/>
        <w:t>Garantievermogen = eigen vermogen + achtergestelde leningen***</w:t>
      </w:r>
    </w:p>
    <w:p w14:paraId="1E44D093" w14:textId="77777777" w:rsidR="002A6AA1" w:rsidRDefault="002A6AA1" w:rsidP="002A6AA1">
      <w:pPr>
        <w:tabs>
          <w:tab w:val="left" w:pos="426"/>
        </w:tabs>
        <w:ind w:left="426" w:hanging="426"/>
      </w:pPr>
      <w:r>
        <w:t>**</w:t>
      </w:r>
      <w:r>
        <w:tab/>
        <w:t xml:space="preserve">Omzet = boekhoudkundige omzet inclusief onderhanden projecten correcties. </w:t>
      </w:r>
    </w:p>
    <w:p w14:paraId="51024A81" w14:textId="77777777" w:rsidR="002A6AA1" w:rsidRPr="00712AB9" w:rsidRDefault="002A6AA1" w:rsidP="002A6AA1">
      <w:pPr>
        <w:tabs>
          <w:tab w:val="left" w:pos="426"/>
        </w:tabs>
        <w:ind w:left="426" w:hanging="426"/>
      </w:pPr>
      <w:r>
        <w:t>***</w:t>
      </w:r>
      <w:r>
        <w:tab/>
        <w:t>Bij de achtergestelde lening moet inzichtelijk zijn welke afspraken inzake aflossing zijn overeengekomen, ook is het van belang wie deze lening heeft verstrekt.</w:t>
      </w:r>
    </w:p>
    <w:p w14:paraId="5FF10C0E" w14:textId="77777777" w:rsidR="002A6AA1" w:rsidRPr="00712AB9" w:rsidRDefault="002A6AA1" w:rsidP="002A6AA1">
      <w:pPr>
        <w:rPr>
          <w:highlight w:val="yellow"/>
        </w:rPr>
      </w:pPr>
    </w:p>
    <w:p w14:paraId="2E0D0973" w14:textId="78B5C8BD" w:rsidR="002A6AA1" w:rsidRDefault="002A6AA1" w:rsidP="002A6AA1">
      <w:pPr>
        <w:spacing w:line="254" w:lineRule="atLeast"/>
      </w:pPr>
      <w:r w:rsidRPr="00712AB9">
        <w:t xml:space="preserve">Tabel </w:t>
      </w:r>
      <w:r w:rsidR="00763A24" w:rsidRPr="00763A24">
        <w:t>1</w:t>
      </w:r>
      <w:r w:rsidRPr="00763A24">
        <w:t xml:space="preserve"> (totale aanneemsom </w:t>
      </w:r>
      <w:r w:rsidR="00763A24" w:rsidRPr="00763A24">
        <w:t>opdracht tot</w:t>
      </w:r>
      <w:r w:rsidRPr="00763A24">
        <w:t xml:space="preserve"> € 12 mln.)</w:t>
      </w:r>
      <w:r w:rsidRPr="00712AB9">
        <w:t xml:space="preserve"> afwijking solvabiliteit bouwbedrijf en installatiebedrijf:</w:t>
      </w:r>
    </w:p>
    <w:p w14:paraId="70E2FC5C" w14:textId="77777777" w:rsidR="00763A24" w:rsidRPr="00712AB9" w:rsidRDefault="00763A24" w:rsidP="002A6AA1">
      <w:pPr>
        <w:spacing w:line="254" w:lineRule="atLeast"/>
      </w:pPr>
    </w:p>
    <w:tbl>
      <w:tblPr>
        <w:tblStyle w:val="Tabelraster1"/>
        <w:tblW w:w="8472" w:type="dxa"/>
        <w:tblLayout w:type="fixed"/>
        <w:tblLook w:val="04A0" w:firstRow="1" w:lastRow="0" w:firstColumn="1" w:lastColumn="0" w:noHBand="0" w:noVBand="1"/>
      </w:tblPr>
      <w:tblGrid>
        <w:gridCol w:w="1384"/>
        <w:gridCol w:w="2835"/>
        <w:gridCol w:w="1418"/>
        <w:gridCol w:w="2835"/>
      </w:tblGrid>
      <w:tr w:rsidR="002A6AA1" w:rsidRPr="00712AB9" w14:paraId="0A23E820" w14:textId="77777777" w:rsidTr="007F64AE">
        <w:tc>
          <w:tcPr>
            <w:tcW w:w="4219" w:type="dxa"/>
            <w:gridSpan w:val="2"/>
          </w:tcPr>
          <w:p w14:paraId="4530469C" w14:textId="77777777" w:rsidR="002A6AA1" w:rsidRPr="00712AB9" w:rsidRDefault="002A6AA1" w:rsidP="007F64AE">
            <w:pPr>
              <w:spacing w:line="254" w:lineRule="atLeast"/>
              <w:rPr>
                <w:b/>
              </w:rPr>
            </w:pPr>
            <w:r w:rsidRPr="00712AB9">
              <w:rPr>
                <w:b/>
              </w:rPr>
              <w:t>Bouwbedrijven</w:t>
            </w:r>
          </w:p>
        </w:tc>
        <w:tc>
          <w:tcPr>
            <w:tcW w:w="4253" w:type="dxa"/>
            <w:gridSpan w:val="2"/>
          </w:tcPr>
          <w:p w14:paraId="6811B399" w14:textId="77777777" w:rsidR="002A6AA1" w:rsidRPr="00712AB9" w:rsidRDefault="002A6AA1" w:rsidP="007F64AE">
            <w:pPr>
              <w:spacing w:line="254" w:lineRule="atLeast"/>
              <w:rPr>
                <w:b/>
              </w:rPr>
            </w:pPr>
            <w:r w:rsidRPr="00712AB9">
              <w:rPr>
                <w:b/>
              </w:rPr>
              <w:t>Installatiebedrijven</w:t>
            </w:r>
          </w:p>
        </w:tc>
      </w:tr>
      <w:tr w:rsidR="002A6AA1" w:rsidRPr="00712AB9" w14:paraId="468503E6" w14:textId="77777777" w:rsidTr="007F64AE">
        <w:tc>
          <w:tcPr>
            <w:tcW w:w="1384" w:type="dxa"/>
          </w:tcPr>
          <w:p w14:paraId="1E8CCA8D" w14:textId="77777777" w:rsidR="002A6AA1" w:rsidRPr="00712AB9" w:rsidRDefault="002A6AA1" w:rsidP="007F64AE">
            <w:pPr>
              <w:spacing w:line="254" w:lineRule="atLeast"/>
              <w:rPr>
                <w:b/>
              </w:rPr>
            </w:pPr>
            <w:r w:rsidRPr="00712AB9">
              <w:rPr>
                <w:b/>
              </w:rPr>
              <w:t>Solvabiliteit</w:t>
            </w:r>
          </w:p>
        </w:tc>
        <w:tc>
          <w:tcPr>
            <w:tcW w:w="2835" w:type="dxa"/>
          </w:tcPr>
          <w:p w14:paraId="1A433C2C" w14:textId="77777777" w:rsidR="002A6AA1" w:rsidRPr="00712AB9" w:rsidRDefault="002A6AA1" w:rsidP="007F64AE">
            <w:pPr>
              <w:spacing w:line="254" w:lineRule="atLeast"/>
              <w:rPr>
                <w:b/>
              </w:rPr>
            </w:pPr>
            <w:r w:rsidRPr="00712AB9">
              <w:rPr>
                <w:b/>
              </w:rPr>
              <w:t>Absoluut garantievermogen</w:t>
            </w:r>
          </w:p>
        </w:tc>
        <w:tc>
          <w:tcPr>
            <w:tcW w:w="1418" w:type="dxa"/>
          </w:tcPr>
          <w:p w14:paraId="20681943" w14:textId="77777777" w:rsidR="002A6AA1" w:rsidRPr="00712AB9" w:rsidRDefault="002A6AA1" w:rsidP="007F64AE">
            <w:pPr>
              <w:spacing w:line="254" w:lineRule="atLeast"/>
              <w:rPr>
                <w:b/>
              </w:rPr>
            </w:pPr>
            <w:r w:rsidRPr="00712AB9">
              <w:rPr>
                <w:b/>
              </w:rPr>
              <w:t>Solvabiliteit</w:t>
            </w:r>
          </w:p>
        </w:tc>
        <w:tc>
          <w:tcPr>
            <w:tcW w:w="2835" w:type="dxa"/>
          </w:tcPr>
          <w:p w14:paraId="549DD86F" w14:textId="77777777" w:rsidR="002A6AA1" w:rsidRPr="00712AB9" w:rsidRDefault="002A6AA1" w:rsidP="007F64AE">
            <w:pPr>
              <w:spacing w:line="254" w:lineRule="atLeast"/>
              <w:rPr>
                <w:b/>
              </w:rPr>
            </w:pPr>
            <w:r w:rsidRPr="00712AB9">
              <w:rPr>
                <w:b/>
              </w:rPr>
              <w:t xml:space="preserve">Absoluut garantievermogen </w:t>
            </w:r>
          </w:p>
        </w:tc>
      </w:tr>
      <w:tr w:rsidR="002A6AA1" w:rsidRPr="00712AB9" w14:paraId="3A762422" w14:textId="77777777" w:rsidTr="007F64AE">
        <w:tc>
          <w:tcPr>
            <w:tcW w:w="1384" w:type="dxa"/>
          </w:tcPr>
          <w:p w14:paraId="77F365C5" w14:textId="77777777" w:rsidR="002A6AA1" w:rsidRPr="00712AB9" w:rsidRDefault="002A6AA1" w:rsidP="007F64AE">
            <w:pPr>
              <w:spacing w:line="254" w:lineRule="atLeast"/>
            </w:pPr>
            <w:r w:rsidRPr="00712AB9">
              <w:t>24%</w:t>
            </w:r>
          </w:p>
        </w:tc>
        <w:tc>
          <w:tcPr>
            <w:tcW w:w="2835" w:type="dxa"/>
          </w:tcPr>
          <w:p w14:paraId="4F9420E4" w14:textId="77777777" w:rsidR="002A6AA1" w:rsidRPr="00712AB9" w:rsidRDefault="002A6AA1" w:rsidP="007F64AE">
            <w:pPr>
              <w:spacing w:line="254" w:lineRule="atLeast"/>
            </w:pPr>
            <w:r w:rsidRPr="00712AB9">
              <w:t>€ 5.000.000</w:t>
            </w:r>
          </w:p>
        </w:tc>
        <w:tc>
          <w:tcPr>
            <w:tcW w:w="1418" w:type="dxa"/>
          </w:tcPr>
          <w:p w14:paraId="00BE9B15" w14:textId="77777777" w:rsidR="002A6AA1" w:rsidRPr="00712AB9" w:rsidRDefault="002A6AA1" w:rsidP="007F64AE">
            <w:pPr>
              <w:spacing w:line="254" w:lineRule="atLeast"/>
            </w:pPr>
            <w:r w:rsidRPr="00712AB9">
              <w:t>19%</w:t>
            </w:r>
          </w:p>
        </w:tc>
        <w:tc>
          <w:tcPr>
            <w:tcW w:w="2835" w:type="dxa"/>
          </w:tcPr>
          <w:p w14:paraId="2B501659" w14:textId="77777777" w:rsidR="002A6AA1" w:rsidRPr="00712AB9" w:rsidRDefault="002A6AA1" w:rsidP="007F64AE">
            <w:pPr>
              <w:spacing w:line="254" w:lineRule="atLeast"/>
            </w:pPr>
            <w:r w:rsidRPr="00712AB9">
              <w:t>€ 2.500.000</w:t>
            </w:r>
          </w:p>
        </w:tc>
      </w:tr>
      <w:tr w:rsidR="002A6AA1" w:rsidRPr="00712AB9" w14:paraId="26D8F951" w14:textId="77777777" w:rsidTr="007F64AE">
        <w:tc>
          <w:tcPr>
            <w:tcW w:w="1384" w:type="dxa"/>
          </w:tcPr>
          <w:p w14:paraId="6154FC7C" w14:textId="77777777" w:rsidR="002A6AA1" w:rsidRPr="00712AB9" w:rsidRDefault="002A6AA1" w:rsidP="007F64AE">
            <w:pPr>
              <w:spacing w:line="254" w:lineRule="atLeast"/>
            </w:pPr>
            <w:r w:rsidRPr="00712AB9">
              <w:t>23%</w:t>
            </w:r>
          </w:p>
        </w:tc>
        <w:tc>
          <w:tcPr>
            <w:tcW w:w="2835" w:type="dxa"/>
          </w:tcPr>
          <w:p w14:paraId="14671830" w14:textId="77777777" w:rsidR="002A6AA1" w:rsidRPr="00712AB9" w:rsidRDefault="002A6AA1" w:rsidP="007F64AE">
            <w:pPr>
              <w:spacing w:line="254" w:lineRule="atLeast"/>
            </w:pPr>
            <w:r w:rsidRPr="00712AB9">
              <w:t>€ 5.500.000</w:t>
            </w:r>
          </w:p>
        </w:tc>
        <w:tc>
          <w:tcPr>
            <w:tcW w:w="1418" w:type="dxa"/>
          </w:tcPr>
          <w:p w14:paraId="52179592" w14:textId="77777777" w:rsidR="002A6AA1" w:rsidRPr="00712AB9" w:rsidRDefault="002A6AA1" w:rsidP="007F64AE">
            <w:pPr>
              <w:spacing w:line="254" w:lineRule="atLeast"/>
            </w:pPr>
            <w:r w:rsidRPr="00712AB9">
              <w:t>18%</w:t>
            </w:r>
          </w:p>
        </w:tc>
        <w:tc>
          <w:tcPr>
            <w:tcW w:w="2835" w:type="dxa"/>
          </w:tcPr>
          <w:p w14:paraId="6DD1DB5A" w14:textId="77777777" w:rsidR="002A6AA1" w:rsidRPr="00712AB9" w:rsidRDefault="002A6AA1" w:rsidP="007F64AE">
            <w:pPr>
              <w:spacing w:line="254" w:lineRule="atLeast"/>
            </w:pPr>
            <w:r w:rsidRPr="00712AB9">
              <w:t>€ 3.000.000</w:t>
            </w:r>
          </w:p>
        </w:tc>
      </w:tr>
      <w:tr w:rsidR="002A6AA1" w:rsidRPr="00712AB9" w14:paraId="7579BB6F" w14:textId="77777777" w:rsidTr="007F64AE">
        <w:tc>
          <w:tcPr>
            <w:tcW w:w="1384" w:type="dxa"/>
          </w:tcPr>
          <w:p w14:paraId="6CE1685F" w14:textId="77777777" w:rsidR="002A6AA1" w:rsidRPr="00712AB9" w:rsidRDefault="002A6AA1" w:rsidP="007F64AE">
            <w:pPr>
              <w:spacing w:line="254" w:lineRule="atLeast"/>
            </w:pPr>
            <w:r w:rsidRPr="00712AB9">
              <w:t>22%</w:t>
            </w:r>
          </w:p>
        </w:tc>
        <w:tc>
          <w:tcPr>
            <w:tcW w:w="2835" w:type="dxa"/>
          </w:tcPr>
          <w:p w14:paraId="1E6DFD73" w14:textId="77777777" w:rsidR="002A6AA1" w:rsidRPr="00712AB9" w:rsidRDefault="002A6AA1" w:rsidP="007F64AE">
            <w:pPr>
              <w:spacing w:line="254" w:lineRule="atLeast"/>
            </w:pPr>
            <w:r w:rsidRPr="00712AB9">
              <w:t>€ 6.000.000</w:t>
            </w:r>
          </w:p>
        </w:tc>
        <w:tc>
          <w:tcPr>
            <w:tcW w:w="1418" w:type="dxa"/>
          </w:tcPr>
          <w:p w14:paraId="7CA0DED8" w14:textId="77777777" w:rsidR="002A6AA1" w:rsidRPr="00712AB9" w:rsidRDefault="002A6AA1" w:rsidP="007F64AE">
            <w:pPr>
              <w:spacing w:line="254" w:lineRule="atLeast"/>
            </w:pPr>
            <w:r w:rsidRPr="00712AB9">
              <w:t>17%</w:t>
            </w:r>
          </w:p>
        </w:tc>
        <w:tc>
          <w:tcPr>
            <w:tcW w:w="2835" w:type="dxa"/>
          </w:tcPr>
          <w:p w14:paraId="4291FBE8" w14:textId="77777777" w:rsidR="002A6AA1" w:rsidRPr="00712AB9" w:rsidRDefault="002A6AA1" w:rsidP="007F64AE">
            <w:pPr>
              <w:spacing w:line="254" w:lineRule="atLeast"/>
            </w:pPr>
            <w:r w:rsidRPr="00712AB9">
              <w:t>€ 3.500.000</w:t>
            </w:r>
          </w:p>
        </w:tc>
      </w:tr>
      <w:tr w:rsidR="002A6AA1" w:rsidRPr="00712AB9" w14:paraId="242C50EF" w14:textId="77777777" w:rsidTr="007F64AE">
        <w:tc>
          <w:tcPr>
            <w:tcW w:w="1384" w:type="dxa"/>
          </w:tcPr>
          <w:p w14:paraId="5A188E74" w14:textId="77777777" w:rsidR="002A6AA1" w:rsidRPr="00712AB9" w:rsidRDefault="002A6AA1" w:rsidP="007F64AE">
            <w:pPr>
              <w:spacing w:line="254" w:lineRule="atLeast"/>
            </w:pPr>
            <w:r w:rsidRPr="00712AB9">
              <w:t>21%</w:t>
            </w:r>
          </w:p>
        </w:tc>
        <w:tc>
          <w:tcPr>
            <w:tcW w:w="2835" w:type="dxa"/>
          </w:tcPr>
          <w:p w14:paraId="7B1DDF2A" w14:textId="77777777" w:rsidR="002A6AA1" w:rsidRPr="00712AB9" w:rsidRDefault="002A6AA1" w:rsidP="007F64AE">
            <w:pPr>
              <w:spacing w:line="254" w:lineRule="atLeast"/>
            </w:pPr>
            <w:r w:rsidRPr="00712AB9">
              <w:t>€ 6.500.000</w:t>
            </w:r>
          </w:p>
        </w:tc>
        <w:tc>
          <w:tcPr>
            <w:tcW w:w="1418" w:type="dxa"/>
          </w:tcPr>
          <w:p w14:paraId="44074518" w14:textId="77777777" w:rsidR="002A6AA1" w:rsidRPr="00712AB9" w:rsidRDefault="002A6AA1" w:rsidP="007F64AE">
            <w:pPr>
              <w:spacing w:line="254" w:lineRule="atLeast"/>
            </w:pPr>
            <w:r w:rsidRPr="00712AB9">
              <w:t>16%</w:t>
            </w:r>
          </w:p>
        </w:tc>
        <w:tc>
          <w:tcPr>
            <w:tcW w:w="2835" w:type="dxa"/>
          </w:tcPr>
          <w:p w14:paraId="65F286DA" w14:textId="77777777" w:rsidR="002A6AA1" w:rsidRPr="00712AB9" w:rsidRDefault="002A6AA1" w:rsidP="007F64AE">
            <w:pPr>
              <w:spacing w:line="254" w:lineRule="atLeast"/>
            </w:pPr>
            <w:r w:rsidRPr="00712AB9">
              <w:t>€ 4.000.000</w:t>
            </w:r>
          </w:p>
        </w:tc>
      </w:tr>
      <w:tr w:rsidR="002A6AA1" w:rsidRPr="00712AB9" w14:paraId="2044F7E1" w14:textId="77777777" w:rsidTr="007F64AE">
        <w:tc>
          <w:tcPr>
            <w:tcW w:w="1384" w:type="dxa"/>
          </w:tcPr>
          <w:p w14:paraId="53299E57" w14:textId="77777777" w:rsidR="002A6AA1" w:rsidRPr="00712AB9" w:rsidRDefault="002A6AA1" w:rsidP="007F64AE">
            <w:pPr>
              <w:spacing w:line="254" w:lineRule="atLeast"/>
            </w:pPr>
            <w:r w:rsidRPr="00712AB9">
              <w:t>20%</w:t>
            </w:r>
          </w:p>
        </w:tc>
        <w:tc>
          <w:tcPr>
            <w:tcW w:w="2835" w:type="dxa"/>
          </w:tcPr>
          <w:p w14:paraId="7EAC4E50" w14:textId="77777777" w:rsidR="002A6AA1" w:rsidRPr="00712AB9" w:rsidRDefault="002A6AA1" w:rsidP="007F64AE">
            <w:pPr>
              <w:spacing w:line="254" w:lineRule="atLeast"/>
            </w:pPr>
            <w:r w:rsidRPr="00712AB9">
              <w:t>€ 7.000.000</w:t>
            </w:r>
          </w:p>
        </w:tc>
        <w:tc>
          <w:tcPr>
            <w:tcW w:w="1418" w:type="dxa"/>
          </w:tcPr>
          <w:p w14:paraId="334543AE" w14:textId="77777777" w:rsidR="002A6AA1" w:rsidRPr="00712AB9" w:rsidRDefault="002A6AA1" w:rsidP="007F64AE">
            <w:pPr>
              <w:spacing w:line="254" w:lineRule="atLeast"/>
            </w:pPr>
            <w:r w:rsidRPr="00712AB9">
              <w:t>15%</w:t>
            </w:r>
          </w:p>
        </w:tc>
        <w:tc>
          <w:tcPr>
            <w:tcW w:w="2835" w:type="dxa"/>
          </w:tcPr>
          <w:p w14:paraId="0342445B" w14:textId="77777777" w:rsidR="002A6AA1" w:rsidRPr="00712AB9" w:rsidRDefault="002A6AA1" w:rsidP="007F64AE">
            <w:pPr>
              <w:spacing w:line="254" w:lineRule="atLeast"/>
            </w:pPr>
            <w:r w:rsidRPr="00712AB9">
              <w:t>€ 4.500.000</w:t>
            </w:r>
          </w:p>
        </w:tc>
      </w:tr>
      <w:tr w:rsidR="002A6AA1" w:rsidRPr="00712AB9" w14:paraId="6C342C1F" w14:textId="77777777" w:rsidTr="007F64AE">
        <w:tc>
          <w:tcPr>
            <w:tcW w:w="1384" w:type="dxa"/>
          </w:tcPr>
          <w:p w14:paraId="10E63BA6" w14:textId="77777777" w:rsidR="002A6AA1" w:rsidRPr="00712AB9" w:rsidRDefault="002A6AA1" w:rsidP="007F64AE">
            <w:pPr>
              <w:spacing w:line="254" w:lineRule="atLeast"/>
            </w:pPr>
            <w:r w:rsidRPr="00712AB9">
              <w:t>19%</w:t>
            </w:r>
          </w:p>
        </w:tc>
        <w:tc>
          <w:tcPr>
            <w:tcW w:w="2835" w:type="dxa"/>
          </w:tcPr>
          <w:p w14:paraId="6B8B0FAA" w14:textId="77777777" w:rsidR="002A6AA1" w:rsidRPr="00712AB9" w:rsidRDefault="002A6AA1" w:rsidP="007F64AE">
            <w:pPr>
              <w:spacing w:line="254" w:lineRule="atLeast"/>
            </w:pPr>
            <w:r w:rsidRPr="00712AB9">
              <w:t>€ 7.500.000</w:t>
            </w:r>
          </w:p>
        </w:tc>
        <w:tc>
          <w:tcPr>
            <w:tcW w:w="1418" w:type="dxa"/>
          </w:tcPr>
          <w:p w14:paraId="50E4EE15" w14:textId="77777777" w:rsidR="002A6AA1" w:rsidRPr="00712AB9" w:rsidRDefault="002A6AA1" w:rsidP="007F64AE">
            <w:pPr>
              <w:spacing w:line="254" w:lineRule="atLeast"/>
            </w:pPr>
          </w:p>
        </w:tc>
        <w:tc>
          <w:tcPr>
            <w:tcW w:w="2835" w:type="dxa"/>
          </w:tcPr>
          <w:p w14:paraId="798E893F" w14:textId="77777777" w:rsidR="002A6AA1" w:rsidRPr="00712AB9" w:rsidRDefault="002A6AA1" w:rsidP="007F64AE">
            <w:pPr>
              <w:spacing w:line="254" w:lineRule="atLeast"/>
            </w:pPr>
          </w:p>
        </w:tc>
      </w:tr>
      <w:tr w:rsidR="002A6AA1" w:rsidRPr="00712AB9" w14:paraId="6F7A28AE" w14:textId="77777777" w:rsidTr="007F64AE">
        <w:tc>
          <w:tcPr>
            <w:tcW w:w="1384" w:type="dxa"/>
          </w:tcPr>
          <w:p w14:paraId="288D9361" w14:textId="77777777" w:rsidR="002A6AA1" w:rsidRPr="00712AB9" w:rsidRDefault="002A6AA1" w:rsidP="007F64AE">
            <w:pPr>
              <w:spacing w:line="254" w:lineRule="atLeast"/>
            </w:pPr>
            <w:r w:rsidRPr="00712AB9">
              <w:t>18%</w:t>
            </w:r>
          </w:p>
        </w:tc>
        <w:tc>
          <w:tcPr>
            <w:tcW w:w="2835" w:type="dxa"/>
          </w:tcPr>
          <w:p w14:paraId="5A5BBC4A" w14:textId="77777777" w:rsidR="002A6AA1" w:rsidRPr="00712AB9" w:rsidRDefault="002A6AA1" w:rsidP="007F64AE">
            <w:pPr>
              <w:spacing w:line="254" w:lineRule="atLeast"/>
            </w:pPr>
            <w:r w:rsidRPr="00712AB9">
              <w:t>€ 8.000.000</w:t>
            </w:r>
          </w:p>
        </w:tc>
        <w:tc>
          <w:tcPr>
            <w:tcW w:w="1418" w:type="dxa"/>
          </w:tcPr>
          <w:p w14:paraId="0C534ABD" w14:textId="77777777" w:rsidR="002A6AA1" w:rsidRPr="00712AB9" w:rsidRDefault="002A6AA1" w:rsidP="007F64AE">
            <w:pPr>
              <w:spacing w:line="254" w:lineRule="atLeast"/>
            </w:pPr>
          </w:p>
        </w:tc>
        <w:tc>
          <w:tcPr>
            <w:tcW w:w="2835" w:type="dxa"/>
          </w:tcPr>
          <w:p w14:paraId="7266DEB1" w14:textId="77777777" w:rsidR="002A6AA1" w:rsidRPr="00712AB9" w:rsidRDefault="002A6AA1" w:rsidP="007F64AE">
            <w:pPr>
              <w:spacing w:line="254" w:lineRule="atLeast"/>
            </w:pPr>
          </w:p>
        </w:tc>
      </w:tr>
      <w:tr w:rsidR="002A6AA1" w:rsidRPr="00712AB9" w14:paraId="61C0E067" w14:textId="77777777" w:rsidTr="007F64AE">
        <w:tc>
          <w:tcPr>
            <w:tcW w:w="1384" w:type="dxa"/>
          </w:tcPr>
          <w:p w14:paraId="3C778922" w14:textId="77777777" w:rsidR="002A6AA1" w:rsidRPr="00712AB9" w:rsidRDefault="002A6AA1" w:rsidP="007F64AE">
            <w:pPr>
              <w:spacing w:line="254" w:lineRule="atLeast"/>
            </w:pPr>
            <w:r w:rsidRPr="00712AB9">
              <w:t>17%</w:t>
            </w:r>
          </w:p>
        </w:tc>
        <w:tc>
          <w:tcPr>
            <w:tcW w:w="2835" w:type="dxa"/>
          </w:tcPr>
          <w:p w14:paraId="50D4A2CF" w14:textId="77777777" w:rsidR="002A6AA1" w:rsidRPr="00712AB9" w:rsidRDefault="002A6AA1" w:rsidP="007F64AE">
            <w:pPr>
              <w:spacing w:line="254" w:lineRule="atLeast"/>
            </w:pPr>
            <w:r w:rsidRPr="00712AB9">
              <w:t>€ 8.500.000</w:t>
            </w:r>
          </w:p>
        </w:tc>
        <w:tc>
          <w:tcPr>
            <w:tcW w:w="1418" w:type="dxa"/>
          </w:tcPr>
          <w:p w14:paraId="0876C7A7" w14:textId="77777777" w:rsidR="002A6AA1" w:rsidRPr="00712AB9" w:rsidRDefault="002A6AA1" w:rsidP="007F64AE">
            <w:pPr>
              <w:spacing w:line="254" w:lineRule="atLeast"/>
            </w:pPr>
          </w:p>
        </w:tc>
        <w:tc>
          <w:tcPr>
            <w:tcW w:w="2835" w:type="dxa"/>
          </w:tcPr>
          <w:p w14:paraId="4FD60D16" w14:textId="77777777" w:rsidR="002A6AA1" w:rsidRPr="00712AB9" w:rsidRDefault="002A6AA1" w:rsidP="007F64AE">
            <w:pPr>
              <w:spacing w:line="254" w:lineRule="atLeast"/>
            </w:pPr>
          </w:p>
        </w:tc>
      </w:tr>
      <w:tr w:rsidR="002A6AA1" w:rsidRPr="00712AB9" w14:paraId="7ABB0919" w14:textId="77777777" w:rsidTr="007F64AE">
        <w:tc>
          <w:tcPr>
            <w:tcW w:w="1384" w:type="dxa"/>
          </w:tcPr>
          <w:p w14:paraId="3F6DC056" w14:textId="77777777" w:rsidR="002A6AA1" w:rsidRPr="00712AB9" w:rsidRDefault="002A6AA1" w:rsidP="007F64AE">
            <w:pPr>
              <w:spacing w:line="254" w:lineRule="atLeast"/>
            </w:pPr>
            <w:r w:rsidRPr="00712AB9">
              <w:t>16%</w:t>
            </w:r>
          </w:p>
        </w:tc>
        <w:tc>
          <w:tcPr>
            <w:tcW w:w="2835" w:type="dxa"/>
          </w:tcPr>
          <w:p w14:paraId="707872D0" w14:textId="77777777" w:rsidR="002A6AA1" w:rsidRPr="00712AB9" w:rsidRDefault="002A6AA1" w:rsidP="007F64AE">
            <w:pPr>
              <w:spacing w:line="254" w:lineRule="atLeast"/>
            </w:pPr>
            <w:r w:rsidRPr="00712AB9">
              <w:t>€ 9.000.000</w:t>
            </w:r>
          </w:p>
        </w:tc>
        <w:tc>
          <w:tcPr>
            <w:tcW w:w="1418" w:type="dxa"/>
          </w:tcPr>
          <w:p w14:paraId="57D99204" w14:textId="77777777" w:rsidR="002A6AA1" w:rsidRPr="00712AB9" w:rsidRDefault="002A6AA1" w:rsidP="007F64AE">
            <w:pPr>
              <w:spacing w:line="254" w:lineRule="atLeast"/>
            </w:pPr>
          </w:p>
        </w:tc>
        <w:tc>
          <w:tcPr>
            <w:tcW w:w="2835" w:type="dxa"/>
          </w:tcPr>
          <w:p w14:paraId="50C3986A" w14:textId="77777777" w:rsidR="002A6AA1" w:rsidRPr="00712AB9" w:rsidRDefault="002A6AA1" w:rsidP="007F64AE">
            <w:pPr>
              <w:spacing w:line="254" w:lineRule="atLeast"/>
            </w:pPr>
          </w:p>
        </w:tc>
      </w:tr>
      <w:tr w:rsidR="002A6AA1" w:rsidRPr="00712AB9" w14:paraId="3D98A6BA" w14:textId="77777777" w:rsidTr="007F64AE">
        <w:tc>
          <w:tcPr>
            <w:tcW w:w="1384" w:type="dxa"/>
          </w:tcPr>
          <w:p w14:paraId="7459082E" w14:textId="77777777" w:rsidR="002A6AA1" w:rsidRPr="00712AB9" w:rsidRDefault="002A6AA1" w:rsidP="007F64AE">
            <w:pPr>
              <w:spacing w:line="254" w:lineRule="atLeast"/>
            </w:pPr>
            <w:r w:rsidRPr="00712AB9">
              <w:t>15%</w:t>
            </w:r>
          </w:p>
        </w:tc>
        <w:tc>
          <w:tcPr>
            <w:tcW w:w="2835" w:type="dxa"/>
          </w:tcPr>
          <w:p w14:paraId="169BAF8B" w14:textId="77777777" w:rsidR="002A6AA1" w:rsidRPr="00712AB9" w:rsidRDefault="002A6AA1" w:rsidP="007F64AE">
            <w:pPr>
              <w:spacing w:line="254" w:lineRule="atLeast"/>
            </w:pPr>
            <w:r w:rsidRPr="00712AB9">
              <w:t>€ 9.500.000</w:t>
            </w:r>
          </w:p>
        </w:tc>
        <w:tc>
          <w:tcPr>
            <w:tcW w:w="1418" w:type="dxa"/>
          </w:tcPr>
          <w:p w14:paraId="6DAA3173" w14:textId="77777777" w:rsidR="002A6AA1" w:rsidRPr="00712AB9" w:rsidRDefault="002A6AA1" w:rsidP="007F64AE">
            <w:pPr>
              <w:spacing w:line="254" w:lineRule="atLeast"/>
            </w:pPr>
          </w:p>
        </w:tc>
        <w:tc>
          <w:tcPr>
            <w:tcW w:w="2835" w:type="dxa"/>
          </w:tcPr>
          <w:p w14:paraId="3537ED55" w14:textId="77777777" w:rsidR="002A6AA1" w:rsidRPr="00712AB9" w:rsidRDefault="002A6AA1" w:rsidP="007F64AE">
            <w:pPr>
              <w:spacing w:line="254" w:lineRule="atLeast"/>
            </w:pPr>
          </w:p>
        </w:tc>
      </w:tr>
      <w:tr w:rsidR="002A6AA1" w:rsidRPr="00712AB9" w14:paraId="3BE26593" w14:textId="77777777" w:rsidTr="007F64AE">
        <w:tc>
          <w:tcPr>
            <w:tcW w:w="1384" w:type="dxa"/>
          </w:tcPr>
          <w:p w14:paraId="24410709" w14:textId="77777777" w:rsidR="002A6AA1" w:rsidRPr="00712AB9" w:rsidRDefault="002A6AA1" w:rsidP="007F64AE">
            <w:pPr>
              <w:spacing w:line="254" w:lineRule="atLeast"/>
            </w:pPr>
            <w:r w:rsidRPr="00712AB9">
              <w:t>14%</w:t>
            </w:r>
          </w:p>
        </w:tc>
        <w:tc>
          <w:tcPr>
            <w:tcW w:w="2835" w:type="dxa"/>
          </w:tcPr>
          <w:p w14:paraId="6DB7B976" w14:textId="77777777" w:rsidR="002A6AA1" w:rsidRPr="00712AB9" w:rsidRDefault="002A6AA1" w:rsidP="007F64AE">
            <w:pPr>
              <w:spacing w:line="254" w:lineRule="atLeast"/>
            </w:pPr>
            <w:r w:rsidRPr="00712AB9">
              <w:t>€ 10.000.000</w:t>
            </w:r>
          </w:p>
        </w:tc>
        <w:tc>
          <w:tcPr>
            <w:tcW w:w="1418" w:type="dxa"/>
          </w:tcPr>
          <w:p w14:paraId="3C52D1DD" w14:textId="77777777" w:rsidR="002A6AA1" w:rsidRPr="00712AB9" w:rsidRDefault="002A6AA1" w:rsidP="007F64AE">
            <w:pPr>
              <w:spacing w:line="254" w:lineRule="atLeast"/>
            </w:pPr>
          </w:p>
        </w:tc>
        <w:tc>
          <w:tcPr>
            <w:tcW w:w="2835" w:type="dxa"/>
          </w:tcPr>
          <w:p w14:paraId="5049D7A3" w14:textId="77777777" w:rsidR="002A6AA1" w:rsidRPr="00712AB9" w:rsidRDefault="002A6AA1" w:rsidP="007F64AE">
            <w:pPr>
              <w:spacing w:line="254" w:lineRule="atLeast"/>
            </w:pPr>
          </w:p>
        </w:tc>
      </w:tr>
    </w:tbl>
    <w:p w14:paraId="418E309F" w14:textId="4EF83F72" w:rsidR="002A6AA1" w:rsidRDefault="002A6AA1" w:rsidP="002A6AA1">
      <w:pPr>
        <w:spacing w:line="240" w:lineRule="auto"/>
        <w:rPr>
          <w:rFonts w:cs="Arial"/>
          <w:b/>
          <w:bCs/>
          <w:sz w:val="32"/>
          <w:szCs w:val="16"/>
        </w:rPr>
      </w:pPr>
      <w:bookmarkStart w:id="24" w:name="_Toc404770850"/>
      <w:bookmarkEnd w:id="22"/>
    </w:p>
    <w:p w14:paraId="06EC26F8" w14:textId="77777777" w:rsidR="002A6AA1" w:rsidRDefault="002A6AA1" w:rsidP="002A6AA1">
      <w:pPr>
        <w:pStyle w:val="Kop1zondernummer"/>
      </w:pPr>
      <w:bookmarkStart w:id="25" w:name="_Toc536181304"/>
      <w:bookmarkStart w:id="26" w:name="_Toc1993567"/>
      <w:bookmarkStart w:id="27" w:name="_Toc67299502"/>
      <w:r>
        <w:t>Annex 3: model bijlage referentieprojecten</w:t>
      </w:r>
      <w:bookmarkEnd w:id="24"/>
      <w:bookmarkEnd w:id="25"/>
      <w:bookmarkEnd w:id="26"/>
      <w:bookmarkEnd w:id="27"/>
    </w:p>
    <w:p w14:paraId="2C9FBE74" w14:textId="77777777" w:rsidR="002A6AA1" w:rsidRDefault="002A6AA1" w:rsidP="002A6AA1"/>
    <w:p w14:paraId="075A3120" w14:textId="77777777" w:rsidR="002A6AA1" w:rsidRPr="0035471A" w:rsidRDefault="002A6AA1" w:rsidP="002A6AA1">
      <w:pPr>
        <w:rPr>
          <w:b/>
        </w:rPr>
      </w:pPr>
      <w:r w:rsidRPr="0035471A">
        <w:rPr>
          <w:b/>
        </w:rPr>
        <w:t>Korte omschrijving van het project (functie van het gebouw, kenmerken)</w:t>
      </w:r>
    </w:p>
    <w:p w14:paraId="2A1B48F5" w14:textId="77777777" w:rsidR="002A6AA1" w:rsidRPr="0035471A" w:rsidRDefault="002A6AA1" w:rsidP="002A6AA1">
      <w:r w:rsidRPr="0035471A">
        <w:t>Naam project: …………………………</w:t>
      </w:r>
    </w:p>
    <w:p w14:paraId="73CA988C" w14:textId="77777777" w:rsidR="002A6AA1" w:rsidRPr="0035471A" w:rsidRDefault="002A6AA1" w:rsidP="002A6AA1">
      <w:r w:rsidRPr="0035471A">
        <w:t>Plaats: …………………………</w:t>
      </w:r>
    </w:p>
    <w:p w14:paraId="3E4B1FE1" w14:textId="77777777" w:rsidR="002A6AA1" w:rsidRPr="0035471A" w:rsidRDefault="002A6AA1" w:rsidP="002A6AA1">
      <w:r w:rsidRPr="0035471A">
        <w:t>Naam opdrachtgever: …………………………</w:t>
      </w:r>
    </w:p>
    <w:p w14:paraId="6312DFAA" w14:textId="77777777" w:rsidR="002A6AA1" w:rsidRPr="0035471A" w:rsidRDefault="002A6AA1" w:rsidP="002A6AA1">
      <w:r w:rsidRPr="0035471A">
        <w:t>Functie van het gebouw: …………………………</w:t>
      </w:r>
    </w:p>
    <w:p w14:paraId="661B704C" w14:textId="77777777" w:rsidR="002A6AA1" w:rsidRPr="0035471A" w:rsidRDefault="002A6AA1" w:rsidP="002A6AA1">
      <w:r w:rsidRPr="0035471A">
        <w:t>Kenmerken:</w:t>
      </w:r>
    </w:p>
    <w:p w14:paraId="45AFF0E5" w14:textId="77777777" w:rsidR="002A6AA1" w:rsidRPr="0035471A" w:rsidRDefault="002A6AA1" w:rsidP="002A6AA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46"/>
      </w:tblGrid>
      <w:tr w:rsidR="002A6AA1" w:rsidRPr="0035471A" w14:paraId="00B14BC7" w14:textId="77777777" w:rsidTr="007F64AE">
        <w:tc>
          <w:tcPr>
            <w:tcW w:w="8046" w:type="dxa"/>
          </w:tcPr>
          <w:p w14:paraId="09B96081" w14:textId="77777777" w:rsidR="002A6AA1" w:rsidRPr="0035471A" w:rsidRDefault="002A6AA1" w:rsidP="007F64AE">
            <w:pPr>
              <w:jc w:val="both"/>
            </w:pPr>
          </w:p>
          <w:p w14:paraId="27B7EA24" w14:textId="77777777" w:rsidR="002A6AA1" w:rsidRPr="0035471A" w:rsidRDefault="002A6AA1" w:rsidP="007F64AE">
            <w:pPr>
              <w:jc w:val="both"/>
            </w:pPr>
          </w:p>
          <w:p w14:paraId="559E202C" w14:textId="77777777" w:rsidR="002A6AA1" w:rsidRPr="0035471A" w:rsidRDefault="002A6AA1" w:rsidP="007F64AE">
            <w:pPr>
              <w:jc w:val="both"/>
            </w:pPr>
          </w:p>
          <w:p w14:paraId="2E45218F" w14:textId="77777777" w:rsidR="002A6AA1" w:rsidRPr="0035471A" w:rsidRDefault="002A6AA1" w:rsidP="007F64AE">
            <w:pPr>
              <w:jc w:val="both"/>
            </w:pPr>
          </w:p>
          <w:p w14:paraId="2D25422B" w14:textId="77777777" w:rsidR="002A6AA1" w:rsidRPr="0035471A" w:rsidRDefault="002A6AA1" w:rsidP="007F64AE">
            <w:pPr>
              <w:jc w:val="both"/>
            </w:pPr>
          </w:p>
          <w:p w14:paraId="09682F96" w14:textId="77777777" w:rsidR="002A6AA1" w:rsidRPr="0035471A" w:rsidRDefault="002A6AA1" w:rsidP="007F64AE">
            <w:pPr>
              <w:jc w:val="both"/>
            </w:pPr>
          </w:p>
          <w:p w14:paraId="7CF6374C" w14:textId="77777777" w:rsidR="002A6AA1" w:rsidRPr="0035471A" w:rsidRDefault="002A6AA1" w:rsidP="007F64AE">
            <w:pPr>
              <w:jc w:val="both"/>
            </w:pPr>
          </w:p>
          <w:p w14:paraId="0CB46C74" w14:textId="77777777" w:rsidR="002A6AA1" w:rsidRPr="0035471A" w:rsidRDefault="002A6AA1" w:rsidP="007F64AE">
            <w:pPr>
              <w:jc w:val="both"/>
            </w:pPr>
          </w:p>
        </w:tc>
      </w:tr>
    </w:tbl>
    <w:p w14:paraId="2CB4B629" w14:textId="77777777" w:rsidR="002A6AA1" w:rsidRPr="0035471A" w:rsidRDefault="002A6AA1" w:rsidP="002A6AA1"/>
    <w:p w14:paraId="2BBD0476" w14:textId="77777777" w:rsidR="002A6AA1" w:rsidRPr="0035471A" w:rsidRDefault="002A6AA1" w:rsidP="002A6AA1">
      <w:pPr>
        <w:rPr>
          <w:b/>
        </w:rPr>
      </w:pPr>
      <w:r w:rsidRPr="0035471A">
        <w:rPr>
          <w:b/>
        </w:rPr>
        <w:t>Korte omschrijving van de rol van gegadigde in de uitvoering van het project</w:t>
      </w:r>
    </w:p>
    <w:p w14:paraId="0D60DF60" w14:textId="77777777" w:rsidR="002A6AA1" w:rsidRPr="0035471A" w:rsidRDefault="002A6AA1" w:rsidP="002A6AA1">
      <w:r w:rsidRPr="0035471A">
        <w:t>Naam architect: …………………………</w:t>
      </w:r>
    </w:p>
    <w:p w14:paraId="5866200E" w14:textId="733880F3" w:rsidR="002A6AA1" w:rsidRPr="0035471A" w:rsidRDefault="00763A24" w:rsidP="002A6AA1">
      <w:r>
        <w:t>Onderaannemers</w:t>
      </w:r>
      <w:r w:rsidR="002A6AA1" w:rsidRPr="0035471A">
        <w:t>: …………………………</w:t>
      </w:r>
    </w:p>
    <w:p w14:paraId="60E8A7CA" w14:textId="77777777" w:rsidR="002A6AA1" w:rsidRPr="0035471A" w:rsidRDefault="002A6AA1" w:rsidP="002A6AA1">
      <w:r w:rsidRPr="0035471A">
        <w:t>Overige betrokken partijen: …………………………</w:t>
      </w:r>
    </w:p>
    <w:p w14:paraId="5879EBB7" w14:textId="77777777" w:rsidR="002A6AA1" w:rsidRPr="0035471A" w:rsidRDefault="002A6AA1" w:rsidP="002A6AA1">
      <w:r w:rsidRPr="0035471A">
        <w:t xml:space="preserve">Beschrijving werkzaamheden en rol in het project: </w:t>
      </w:r>
    </w:p>
    <w:p w14:paraId="5854A492" w14:textId="77777777" w:rsidR="002A6AA1" w:rsidRPr="0035471A" w:rsidRDefault="002A6AA1" w:rsidP="002A6AA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46"/>
      </w:tblGrid>
      <w:tr w:rsidR="002A6AA1" w:rsidRPr="0035471A" w14:paraId="051180B5" w14:textId="77777777" w:rsidTr="007F64AE">
        <w:tc>
          <w:tcPr>
            <w:tcW w:w="8046" w:type="dxa"/>
          </w:tcPr>
          <w:p w14:paraId="423A4DC1" w14:textId="77777777" w:rsidR="002A6AA1" w:rsidRPr="0035471A" w:rsidRDefault="002A6AA1" w:rsidP="007F64AE">
            <w:pPr>
              <w:jc w:val="both"/>
            </w:pPr>
          </w:p>
          <w:p w14:paraId="51C5C159" w14:textId="77777777" w:rsidR="002A6AA1" w:rsidRPr="0035471A" w:rsidRDefault="002A6AA1" w:rsidP="007F64AE">
            <w:pPr>
              <w:jc w:val="both"/>
            </w:pPr>
          </w:p>
          <w:p w14:paraId="2A97642D" w14:textId="77777777" w:rsidR="002A6AA1" w:rsidRPr="0035471A" w:rsidRDefault="002A6AA1" w:rsidP="007F64AE">
            <w:pPr>
              <w:jc w:val="both"/>
            </w:pPr>
          </w:p>
          <w:p w14:paraId="0CEADAF5" w14:textId="77777777" w:rsidR="002A6AA1" w:rsidRPr="0035471A" w:rsidRDefault="002A6AA1" w:rsidP="007F64AE">
            <w:pPr>
              <w:jc w:val="both"/>
            </w:pPr>
          </w:p>
          <w:p w14:paraId="28DE9CDB" w14:textId="77777777" w:rsidR="002A6AA1" w:rsidRPr="0035471A" w:rsidRDefault="002A6AA1" w:rsidP="007F64AE">
            <w:pPr>
              <w:jc w:val="both"/>
            </w:pPr>
          </w:p>
          <w:p w14:paraId="7F344BB5" w14:textId="77777777" w:rsidR="002A6AA1" w:rsidRPr="0035471A" w:rsidRDefault="002A6AA1" w:rsidP="007F64AE">
            <w:pPr>
              <w:jc w:val="both"/>
            </w:pPr>
          </w:p>
          <w:p w14:paraId="144949E8" w14:textId="77777777" w:rsidR="002A6AA1" w:rsidRPr="0035471A" w:rsidRDefault="002A6AA1" w:rsidP="007F64AE">
            <w:pPr>
              <w:jc w:val="both"/>
            </w:pPr>
          </w:p>
          <w:p w14:paraId="5AA4F32A" w14:textId="77777777" w:rsidR="002A6AA1" w:rsidRPr="0035471A" w:rsidRDefault="002A6AA1" w:rsidP="007F64AE">
            <w:pPr>
              <w:jc w:val="both"/>
            </w:pPr>
          </w:p>
        </w:tc>
      </w:tr>
    </w:tbl>
    <w:p w14:paraId="0B834931" w14:textId="77777777" w:rsidR="002A6AA1" w:rsidRPr="0035471A" w:rsidRDefault="002A6AA1" w:rsidP="002A6AA1"/>
    <w:p w14:paraId="469BA16F" w14:textId="77777777" w:rsidR="002A6AA1" w:rsidRPr="0035471A" w:rsidRDefault="002A6AA1" w:rsidP="002A6AA1">
      <w:r w:rsidRPr="0035471A">
        <w:rPr>
          <w:b/>
        </w:rPr>
        <w:t>Omvang van het werk in vierkante meters bvo:</w:t>
      </w:r>
      <w:r w:rsidRPr="0035471A">
        <w:t xml:space="preserve"> …………………………</w:t>
      </w:r>
    </w:p>
    <w:p w14:paraId="5B8D07D9" w14:textId="40481DEC" w:rsidR="002A6AA1" w:rsidRPr="0035471A" w:rsidRDefault="00E657F3" w:rsidP="002A6AA1">
      <w:r>
        <w:rPr>
          <w:b/>
        </w:rPr>
        <w:t>Aanneemsom</w:t>
      </w:r>
      <w:r w:rsidR="002A6AA1" w:rsidRPr="0035471A">
        <w:rPr>
          <w:b/>
        </w:rPr>
        <w:t xml:space="preserve"> van het werk exclusief btw:</w:t>
      </w:r>
      <w:r w:rsidR="002A6AA1" w:rsidRPr="0035471A">
        <w:t xml:space="preserve"> …………………………</w:t>
      </w:r>
    </w:p>
    <w:p w14:paraId="4C72F895" w14:textId="77777777" w:rsidR="002A6AA1" w:rsidRPr="0035471A" w:rsidRDefault="002A6AA1" w:rsidP="002A6AA1">
      <w:pPr>
        <w:rPr>
          <w:b/>
        </w:rPr>
      </w:pPr>
      <w:r w:rsidRPr="0035471A">
        <w:rPr>
          <w:b/>
        </w:rPr>
        <w:t>Planning/uitvoeringsperiode</w:t>
      </w:r>
    </w:p>
    <w:p w14:paraId="71B7436B" w14:textId="77777777" w:rsidR="002A6AA1" w:rsidRDefault="002A6AA1" w:rsidP="002A6AA1">
      <w:r w:rsidRPr="0035471A">
        <w:t>Start uitvoering: …………………………</w:t>
      </w:r>
    </w:p>
    <w:p w14:paraId="1EA2512A" w14:textId="77777777" w:rsidR="002A6AA1" w:rsidRPr="0035471A" w:rsidRDefault="002A6AA1" w:rsidP="002A6AA1">
      <w:r w:rsidRPr="0035471A">
        <w:t>Oplevering: …………………………</w:t>
      </w:r>
    </w:p>
    <w:p w14:paraId="5410844F" w14:textId="77777777" w:rsidR="002A6AA1" w:rsidRPr="0035471A" w:rsidRDefault="002A6AA1" w:rsidP="002A6AA1">
      <w:pPr>
        <w:rPr>
          <w:b/>
        </w:rPr>
      </w:pPr>
      <w:r w:rsidRPr="0035471A">
        <w:rPr>
          <w:b/>
        </w:rPr>
        <w:br w:type="page"/>
      </w:r>
      <w:r w:rsidRPr="0035471A">
        <w:rPr>
          <w:b/>
        </w:rPr>
        <w:lastRenderedPageBreak/>
        <w:t>Motivatie van het referentieproject</w:t>
      </w:r>
    </w:p>
    <w:p w14:paraId="18B0B28D" w14:textId="77777777" w:rsidR="002A6AA1" w:rsidRPr="0035471A" w:rsidRDefault="002A6AA1" w:rsidP="002A6AA1">
      <w:r w:rsidRPr="0035471A">
        <w:t>Waarom wordt dit project als referentieproject gekozen?</w:t>
      </w:r>
    </w:p>
    <w:p w14:paraId="4DBE9B9F" w14:textId="77777777" w:rsidR="002A6AA1" w:rsidRPr="0035471A" w:rsidRDefault="002A6AA1" w:rsidP="002A6AA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46"/>
      </w:tblGrid>
      <w:tr w:rsidR="002A6AA1" w:rsidRPr="0035471A" w14:paraId="16F65D6D" w14:textId="77777777" w:rsidTr="007F64AE">
        <w:tc>
          <w:tcPr>
            <w:tcW w:w="8046" w:type="dxa"/>
          </w:tcPr>
          <w:p w14:paraId="2464F8C8" w14:textId="77777777" w:rsidR="002A6AA1" w:rsidRPr="0035471A" w:rsidRDefault="002A6AA1" w:rsidP="007F64AE">
            <w:pPr>
              <w:jc w:val="both"/>
            </w:pPr>
          </w:p>
          <w:p w14:paraId="50A8D836" w14:textId="77777777" w:rsidR="002A6AA1" w:rsidRPr="0035471A" w:rsidRDefault="002A6AA1" w:rsidP="007F64AE">
            <w:pPr>
              <w:jc w:val="both"/>
            </w:pPr>
          </w:p>
          <w:p w14:paraId="787B7B5C" w14:textId="77777777" w:rsidR="002A6AA1" w:rsidRPr="0035471A" w:rsidRDefault="002A6AA1" w:rsidP="007F64AE">
            <w:pPr>
              <w:jc w:val="both"/>
            </w:pPr>
          </w:p>
          <w:p w14:paraId="34388045" w14:textId="77777777" w:rsidR="002A6AA1" w:rsidRPr="0035471A" w:rsidRDefault="002A6AA1" w:rsidP="007F64AE">
            <w:pPr>
              <w:jc w:val="both"/>
            </w:pPr>
          </w:p>
          <w:p w14:paraId="769D96AD" w14:textId="77777777" w:rsidR="002A6AA1" w:rsidRPr="0035471A" w:rsidRDefault="002A6AA1" w:rsidP="007F64AE">
            <w:pPr>
              <w:jc w:val="both"/>
            </w:pPr>
          </w:p>
          <w:p w14:paraId="16AA7338" w14:textId="77777777" w:rsidR="002A6AA1" w:rsidRPr="0035471A" w:rsidRDefault="002A6AA1" w:rsidP="007F64AE">
            <w:pPr>
              <w:jc w:val="both"/>
            </w:pPr>
          </w:p>
          <w:p w14:paraId="2412F54D" w14:textId="77777777" w:rsidR="002A6AA1" w:rsidRPr="0035471A" w:rsidRDefault="002A6AA1" w:rsidP="007F64AE">
            <w:pPr>
              <w:jc w:val="both"/>
            </w:pPr>
          </w:p>
          <w:p w14:paraId="0659492B" w14:textId="77777777" w:rsidR="002A6AA1" w:rsidRPr="0035471A" w:rsidRDefault="002A6AA1" w:rsidP="007F64AE">
            <w:pPr>
              <w:jc w:val="both"/>
            </w:pPr>
          </w:p>
          <w:p w14:paraId="2A58A0F5" w14:textId="77777777" w:rsidR="002A6AA1" w:rsidRPr="0035471A" w:rsidRDefault="002A6AA1" w:rsidP="007F64AE">
            <w:pPr>
              <w:jc w:val="both"/>
            </w:pPr>
          </w:p>
          <w:p w14:paraId="2523A289" w14:textId="77777777" w:rsidR="002A6AA1" w:rsidRPr="0035471A" w:rsidRDefault="002A6AA1" w:rsidP="007F64AE">
            <w:pPr>
              <w:jc w:val="both"/>
            </w:pPr>
          </w:p>
          <w:p w14:paraId="631F18D7" w14:textId="77777777" w:rsidR="002A6AA1" w:rsidRPr="0035471A" w:rsidRDefault="002A6AA1" w:rsidP="007F64AE">
            <w:pPr>
              <w:jc w:val="both"/>
            </w:pPr>
          </w:p>
          <w:p w14:paraId="3B08DD5A" w14:textId="77777777" w:rsidR="002A6AA1" w:rsidRPr="0035471A" w:rsidRDefault="002A6AA1" w:rsidP="007F64AE">
            <w:pPr>
              <w:jc w:val="both"/>
            </w:pPr>
          </w:p>
          <w:p w14:paraId="5E209917" w14:textId="77777777" w:rsidR="002A6AA1" w:rsidRPr="0035471A" w:rsidRDefault="002A6AA1" w:rsidP="007F64AE">
            <w:pPr>
              <w:jc w:val="both"/>
            </w:pPr>
          </w:p>
          <w:p w14:paraId="239DE791" w14:textId="77777777" w:rsidR="002A6AA1" w:rsidRPr="0035471A" w:rsidRDefault="002A6AA1" w:rsidP="007F64AE">
            <w:pPr>
              <w:jc w:val="both"/>
            </w:pPr>
          </w:p>
          <w:p w14:paraId="7BC961D7" w14:textId="77777777" w:rsidR="002A6AA1" w:rsidRPr="0035471A" w:rsidRDefault="002A6AA1" w:rsidP="007F64AE">
            <w:pPr>
              <w:jc w:val="both"/>
            </w:pPr>
          </w:p>
          <w:p w14:paraId="77BB6FD6" w14:textId="77777777" w:rsidR="002A6AA1" w:rsidRPr="0035471A" w:rsidRDefault="002A6AA1" w:rsidP="007F64AE">
            <w:pPr>
              <w:jc w:val="both"/>
            </w:pPr>
          </w:p>
          <w:p w14:paraId="6CBE52F6" w14:textId="77777777" w:rsidR="002A6AA1" w:rsidRPr="0035471A" w:rsidRDefault="002A6AA1" w:rsidP="007F64AE">
            <w:pPr>
              <w:jc w:val="both"/>
            </w:pPr>
          </w:p>
          <w:p w14:paraId="5C8188B3" w14:textId="77777777" w:rsidR="002A6AA1" w:rsidRPr="0035471A" w:rsidRDefault="002A6AA1" w:rsidP="007F64AE">
            <w:pPr>
              <w:jc w:val="both"/>
            </w:pPr>
          </w:p>
          <w:p w14:paraId="70661311" w14:textId="77777777" w:rsidR="002A6AA1" w:rsidRPr="0035471A" w:rsidRDefault="002A6AA1" w:rsidP="007F64AE">
            <w:pPr>
              <w:jc w:val="both"/>
            </w:pPr>
          </w:p>
        </w:tc>
      </w:tr>
    </w:tbl>
    <w:p w14:paraId="046AE7F5" w14:textId="77777777" w:rsidR="002A6AA1" w:rsidRPr="0035471A" w:rsidRDefault="002A6AA1" w:rsidP="002A6AA1"/>
    <w:p w14:paraId="14514ED0" w14:textId="77777777" w:rsidR="002A6AA1" w:rsidRPr="0035471A" w:rsidRDefault="002A6AA1" w:rsidP="002A6AA1">
      <w:pPr>
        <w:rPr>
          <w:b/>
        </w:rPr>
      </w:pPr>
      <w:r w:rsidRPr="0035471A">
        <w:rPr>
          <w:b/>
        </w:rPr>
        <w:t>Projectvisualisatie</w:t>
      </w:r>
    </w:p>
    <w:p w14:paraId="0E494CDE" w14:textId="77777777" w:rsidR="002A6AA1" w:rsidRDefault="002A6AA1" w:rsidP="002A6AA1">
      <w:r w:rsidRPr="0035471A">
        <w:t>(beeldmateriaal en eventueel een plattegrond toevoegen, maximaal twee A4-pagina’s).</w:t>
      </w:r>
    </w:p>
    <w:p w14:paraId="2D16A92E" w14:textId="77777777" w:rsidR="002A6AA1" w:rsidRDefault="002A6AA1" w:rsidP="002A6AA1"/>
    <w:p w14:paraId="107B2935" w14:textId="7059743F" w:rsidR="002A6AA1" w:rsidRDefault="002A6AA1" w:rsidP="00981AEA">
      <w:pPr>
        <w:spacing w:line="240" w:lineRule="auto"/>
      </w:pPr>
    </w:p>
    <w:p w14:paraId="5FE88382" w14:textId="77777777" w:rsidR="002A6AA1" w:rsidRDefault="002A6AA1" w:rsidP="002A6AA1"/>
    <w:p w14:paraId="7DBE272D" w14:textId="77777777" w:rsidR="002A6AA1" w:rsidRPr="00413DCA" w:rsidRDefault="002A6AA1" w:rsidP="002A6AA1"/>
    <w:p w14:paraId="02F1D6F9" w14:textId="77777777" w:rsidR="002A6AA1" w:rsidRDefault="002A6AA1" w:rsidP="002A6AA1"/>
    <w:p w14:paraId="12D0B80C" w14:textId="23D4CDE7" w:rsidR="00763A24" w:rsidRDefault="00763A24">
      <w:pPr>
        <w:spacing w:line="240" w:lineRule="auto"/>
      </w:pPr>
    </w:p>
    <w:p w14:paraId="3164519A" w14:textId="77777777" w:rsidR="002A6AA1" w:rsidRDefault="002A6AA1" w:rsidP="002A6AA1"/>
    <w:sectPr w:rsidR="002A6AA1" w:rsidSect="00E15AF7">
      <w:headerReference w:type="default" r:id="rId8"/>
      <w:footerReference w:type="even" r:id="rId9"/>
      <w:footerReference w:type="default" r:id="rId10"/>
      <w:headerReference w:type="first" r:id="rId11"/>
      <w:footerReference w:type="first" r:id="rId12"/>
      <w:pgSz w:w="11907" w:h="16839" w:code="9"/>
      <w:pgMar w:top="2699" w:right="1690" w:bottom="1979" w:left="2268" w:header="3402"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4398A7" w14:textId="77777777" w:rsidR="00B2103C" w:rsidRDefault="00B2103C">
      <w:r>
        <w:separator/>
      </w:r>
    </w:p>
  </w:endnote>
  <w:endnote w:type="continuationSeparator" w:id="0">
    <w:p w14:paraId="361D0B0D" w14:textId="77777777" w:rsidR="00B2103C" w:rsidRDefault="00B210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65C23" w14:textId="77777777" w:rsidR="00B2103C" w:rsidRDefault="00B2103C" w:rsidP="008B25CF">
    <w:pPr>
      <w:spacing w:line="200" w:lineRule="exact"/>
    </w:pPr>
  </w:p>
  <w:tbl>
    <w:tblPr>
      <w:tblW w:w="8940" w:type="dxa"/>
      <w:tblInd w:w="-947" w:type="dxa"/>
      <w:tblLayout w:type="fixed"/>
      <w:tblCellMar>
        <w:left w:w="0" w:type="dxa"/>
        <w:right w:w="0" w:type="dxa"/>
      </w:tblCellMar>
      <w:tblLook w:val="0000" w:firstRow="0" w:lastRow="0" w:firstColumn="0" w:lastColumn="0" w:noHBand="0" w:noVBand="0"/>
    </w:tblPr>
    <w:tblGrid>
      <w:gridCol w:w="8940"/>
    </w:tblGrid>
    <w:tr w:rsidR="00B2103C" w14:paraId="7D2EE7E5" w14:textId="77777777" w:rsidTr="003306C3">
      <w:trPr>
        <w:trHeight w:val="564"/>
      </w:trPr>
      <w:tc>
        <w:tcPr>
          <w:tcW w:w="8940" w:type="dxa"/>
          <w:shd w:val="clear" w:color="auto" w:fill="auto"/>
        </w:tcPr>
        <w:p w14:paraId="3F99751E" w14:textId="77777777" w:rsidR="00B2103C" w:rsidRDefault="00B2103C" w:rsidP="003306C3">
          <w:pPr>
            <w:pStyle w:val="Huisstijl-Pagina"/>
          </w:pPr>
          <w:bookmarkStart w:id="32" w:name="bmPagina3" w:colFirst="0" w:colLast="0"/>
        </w:p>
      </w:tc>
    </w:tr>
    <w:bookmarkEnd w:id="32"/>
    <w:tr w:rsidR="00B2103C" w:rsidRPr="00883393" w14:paraId="455D38AE" w14:textId="77777777" w:rsidTr="003306C3">
      <w:trPr>
        <w:trHeight w:hRule="exact" w:val="658"/>
      </w:trPr>
      <w:tc>
        <w:tcPr>
          <w:tcW w:w="8940" w:type="dxa"/>
          <w:shd w:val="clear" w:color="auto" w:fill="auto"/>
        </w:tcPr>
        <w:p w14:paraId="0B8340E5" w14:textId="77777777" w:rsidR="00B2103C" w:rsidRPr="008C69A8" w:rsidRDefault="00B2103C" w:rsidP="003306C3">
          <w:pPr>
            <w:pStyle w:val="Huisstijl-Adres"/>
          </w:pPr>
        </w:p>
      </w:tc>
    </w:tr>
  </w:tbl>
  <w:p w14:paraId="24543A7D" w14:textId="77777777" w:rsidR="00B2103C" w:rsidRPr="00DB508E" w:rsidRDefault="00B2103C" w:rsidP="008B25C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E40A80" w14:textId="77777777" w:rsidR="00B2103C" w:rsidRDefault="00B2103C" w:rsidP="00AA6E21">
    <w:pPr>
      <w:spacing w:line="200" w:lineRule="exact"/>
    </w:pPr>
  </w:p>
  <w:tbl>
    <w:tblPr>
      <w:tblW w:w="8940" w:type="dxa"/>
      <w:tblInd w:w="-947" w:type="dxa"/>
      <w:tblLayout w:type="fixed"/>
      <w:tblCellMar>
        <w:left w:w="0" w:type="dxa"/>
        <w:right w:w="0" w:type="dxa"/>
      </w:tblCellMar>
      <w:tblLook w:val="0000" w:firstRow="0" w:lastRow="0" w:firstColumn="0" w:lastColumn="0" w:noHBand="0" w:noVBand="0"/>
    </w:tblPr>
    <w:tblGrid>
      <w:gridCol w:w="8940"/>
    </w:tblGrid>
    <w:tr w:rsidR="00B2103C" w14:paraId="6A724A48" w14:textId="77777777" w:rsidTr="00910CE2">
      <w:trPr>
        <w:trHeight w:val="564"/>
      </w:trPr>
      <w:tc>
        <w:tcPr>
          <w:tcW w:w="8940" w:type="dxa"/>
          <w:shd w:val="clear" w:color="auto" w:fill="auto"/>
        </w:tcPr>
        <w:p w14:paraId="16739044" w14:textId="1CA09248" w:rsidR="00B2103C" w:rsidRDefault="00B2103C" w:rsidP="00B2103C">
          <w:pPr>
            <w:pStyle w:val="Huisstijl-Pagina"/>
          </w:pPr>
          <w:bookmarkStart w:id="33" w:name="bmPagina2" w:colFirst="0" w:colLast="0"/>
          <w:r>
            <w:t xml:space="preserve">1671302-0041.0.1, d.d. </w:t>
          </w:r>
          <w:r w:rsidR="00DB00D2">
            <w:t>19</w:t>
          </w:r>
          <w:r>
            <w:t xml:space="preserve"> maart 2021</w:t>
          </w:r>
          <w:r>
            <w:tab/>
            <w:t xml:space="preserve">Pagina </w:t>
          </w:r>
          <w:r>
            <w:fldChar w:fldCharType="begin"/>
          </w:r>
          <w:r>
            <w:instrText xml:space="preserve"> PAGE  \* MERGEFORMAT </w:instrText>
          </w:r>
          <w:r>
            <w:fldChar w:fldCharType="separate"/>
          </w:r>
          <w:r>
            <w:t>28</w:t>
          </w:r>
          <w:r>
            <w:fldChar w:fldCharType="end"/>
          </w:r>
          <w:r>
            <w:t xml:space="preserve"> van </w:t>
          </w:r>
          <w:r w:rsidR="00DB00D2">
            <w:fldChar w:fldCharType="begin"/>
          </w:r>
          <w:r w:rsidR="00DB00D2">
            <w:instrText xml:space="preserve"> NUMPAGES  \* MERGEFORMAT </w:instrText>
          </w:r>
          <w:r w:rsidR="00DB00D2">
            <w:fldChar w:fldCharType="separate"/>
          </w:r>
          <w:r>
            <w:t>34</w:t>
          </w:r>
          <w:r w:rsidR="00DB00D2">
            <w:fldChar w:fldCharType="end"/>
          </w:r>
        </w:p>
      </w:tc>
    </w:tr>
    <w:bookmarkEnd w:id="33"/>
    <w:tr w:rsidR="00B2103C" w:rsidRPr="00883393" w14:paraId="217B80BD" w14:textId="77777777" w:rsidTr="00910CE2">
      <w:trPr>
        <w:trHeight w:hRule="exact" w:val="658"/>
      </w:trPr>
      <w:tc>
        <w:tcPr>
          <w:tcW w:w="8940" w:type="dxa"/>
          <w:shd w:val="clear" w:color="auto" w:fill="auto"/>
        </w:tcPr>
        <w:p w14:paraId="3D98943B" w14:textId="77777777" w:rsidR="00B2103C" w:rsidRPr="008C69A8" w:rsidRDefault="00B2103C" w:rsidP="00F03A9E">
          <w:pPr>
            <w:pStyle w:val="Huisstijl-Adres"/>
          </w:pPr>
        </w:p>
      </w:tc>
    </w:tr>
  </w:tbl>
  <w:p w14:paraId="1A069C51" w14:textId="77777777" w:rsidR="00B2103C" w:rsidRPr="00DB508E" w:rsidRDefault="00B2103C" w:rsidP="00AA6E2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8E86D7" w14:textId="77777777" w:rsidR="00B2103C" w:rsidRDefault="00B2103C" w:rsidP="00AA2E00"/>
  <w:tbl>
    <w:tblPr>
      <w:tblW w:w="8628" w:type="dxa"/>
      <w:tblInd w:w="-663" w:type="dxa"/>
      <w:tblLayout w:type="fixed"/>
      <w:tblCellMar>
        <w:left w:w="0" w:type="dxa"/>
        <w:right w:w="0" w:type="dxa"/>
      </w:tblCellMar>
      <w:tblLook w:val="0000" w:firstRow="0" w:lastRow="0" w:firstColumn="0" w:lastColumn="0" w:noHBand="0" w:noVBand="0"/>
    </w:tblPr>
    <w:tblGrid>
      <w:gridCol w:w="8628"/>
    </w:tblGrid>
    <w:tr w:rsidR="00B2103C" w14:paraId="4195D55C" w14:textId="77777777" w:rsidTr="001939A2">
      <w:tc>
        <w:tcPr>
          <w:tcW w:w="8628" w:type="dxa"/>
          <w:shd w:val="clear" w:color="auto" w:fill="auto"/>
          <w:vAlign w:val="bottom"/>
        </w:tcPr>
        <w:p w14:paraId="70E87F5A" w14:textId="21BB8E2D" w:rsidR="00B2103C" w:rsidRDefault="00B2103C" w:rsidP="00FF352C">
          <w:pPr>
            <w:pStyle w:val="Huisstijl-Naw"/>
            <w:ind w:left="1701" w:hanging="1701"/>
            <w:rPr>
              <w:rStyle w:val="Huisstijl-Gegeven"/>
            </w:rPr>
          </w:pPr>
          <w:bookmarkStart w:id="41" w:name="bmGegevens1" w:colFirst="0" w:colLast="0"/>
          <w:r w:rsidRPr="00B2103C">
            <w:rPr>
              <w:rStyle w:val="Huisstijl-Kopje"/>
            </w:rPr>
            <w:t>Opdrachtgever</w:t>
          </w:r>
          <w:r w:rsidRPr="00B2103C">
            <w:rPr>
              <w:rStyle w:val="Huisstijl-Kopje"/>
            </w:rPr>
            <w:tab/>
          </w:r>
        </w:p>
        <w:p w14:paraId="348A51A4" w14:textId="77777777" w:rsidR="00B2103C" w:rsidRDefault="00B2103C" w:rsidP="00FF352C">
          <w:pPr>
            <w:pStyle w:val="Huisstijl-Naw"/>
            <w:ind w:left="1701" w:hanging="1701"/>
            <w:rPr>
              <w:rStyle w:val="Huisstijl-Gegeven"/>
            </w:rPr>
          </w:pPr>
          <w:r w:rsidRPr="00B2103C">
            <w:rPr>
              <w:rStyle w:val="Huisstijl-Kopje"/>
            </w:rPr>
            <w:t>Project</w:t>
          </w:r>
          <w:r w:rsidRPr="00B2103C">
            <w:rPr>
              <w:rStyle w:val="Huisstijl-Kopje"/>
            </w:rPr>
            <w:tab/>
          </w:r>
          <w:r w:rsidRPr="00B2103C">
            <w:rPr>
              <w:rStyle w:val="Huisstijl-Gegeven"/>
            </w:rPr>
            <w:t>Realisatie huisvesting gemeente Maashorst i.o.</w:t>
          </w:r>
        </w:p>
        <w:p w14:paraId="2FDE2BEF" w14:textId="0798D414" w:rsidR="00B2103C" w:rsidRDefault="00B2103C" w:rsidP="00FF352C">
          <w:pPr>
            <w:pStyle w:val="Huisstijl-Naw"/>
            <w:ind w:left="1701" w:hanging="1701"/>
            <w:rPr>
              <w:rStyle w:val="Huisstijl-Gegeven"/>
            </w:rPr>
          </w:pPr>
          <w:r w:rsidRPr="00B2103C">
            <w:rPr>
              <w:rStyle w:val="Huisstijl-Kopje"/>
            </w:rPr>
            <w:t>Datum</w:t>
          </w:r>
          <w:r w:rsidRPr="00B2103C">
            <w:rPr>
              <w:rStyle w:val="Huisstijl-Kopje"/>
            </w:rPr>
            <w:tab/>
          </w:r>
          <w:r w:rsidR="00DB00D2">
            <w:rPr>
              <w:rStyle w:val="Huisstijl-Gegeven"/>
            </w:rPr>
            <w:t>19</w:t>
          </w:r>
          <w:r w:rsidRPr="00B2103C">
            <w:rPr>
              <w:rStyle w:val="Huisstijl-Gegeven"/>
            </w:rPr>
            <w:t xml:space="preserve"> maart 2021</w:t>
          </w:r>
        </w:p>
        <w:p w14:paraId="5CCF5C8C" w14:textId="77777777" w:rsidR="00B2103C" w:rsidRDefault="00B2103C" w:rsidP="00FF352C">
          <w:pPr>
            <w:pStyle w:val="Huisstijl-Naw"/>
            <w:ind w:left="1701" w:hanging="1701"/>
            <w:rPr>
              <w:rStyle w:val="Huisstijl-Gegeven"/>
            </w:rPr>
          </w:pPr>
          <w:r w:rsidRPr="00B2103C">
            <w:rPr>
              <w:rStyle w:val="Huisstijl-Kopje"/>
            </w:rPr>
            <w:t>Referentie</w:t>
          </w:r>
          <w:r w:rsidRPr="00B2103C">
            <w:rPr>
              <w:rStyle w:val="Huisstijl-Kopje"/>
            </w:rPr>
            <w:tab/>
          </w:r>
          <w:r w:rsidRPr="00B2103C">
            <w:rPr>
              <w:rStyle w:val="Huisstijl-Gegeven"/>
            </w:rPr>
            <w:t>1671302-0041.0.1</w:t>
          </w:r>
        </w:p>
        <w:p w14:paraId="5C83A676" w14:textId="15266A64" w:rsidR="00B2103C" w:rsidRPr="00B2103C" w:rsidRDefault="00B2103C" w:rsidP="00FF352C">
          <w:pPr>
            <w:pStyle w:val="Huisstijl-Naw"/>
            <w:ind w:left="1701" w:hanging="1701"/>
            <w:rPr>
              <w:rStyle w:val="Huisstijl-Gegeven"/>
            </w:rPr>
          </w:pPr>
          <w:r w:rsidRPr="00B2103C">
            <w:rPr>
              <w:rStyle w:val="Huisstijl-Kopje"/>
            </w:rPr>
            <w:t>Auteur(s)</w:t>
          </w:r>
          <w:r w:rsidRPr="00B2103C">
            <w:rPr>
              <w:rStyle w:val="Huisstijl-Kopje"/>
            </w:rPr>
            <w:tab/>
          </w:r>
          <w:r w:rsidRPr="00B2103C">
            <w:rPr>
              <w:rStyle w:val="Huisstijl-Gegeven"/>
            </w:rPr>
            <w:t>de heer ing. M. van der Vliet</w:t>
          </w:r>
        </w:p>
      </w:tc>
    </w:tr>
    <w:bookmarkEnd w:id="41"/>
  </w:tbl>
  <w:p w14:paraId="2C26F1C1" w14:textId="77777777" w:rsidR="00B2103C" w:rsidRPr="002B5110" w:rsidRDefault="00B2103C" w:rsidP="000352E5"/>
  <w:tbl>
    <w:tblPr>
      <w:tblW w:w="8628" w:type="dxa"/>
      <w:tblInd w:w="-663" w:type="dxa"/>
      <w:tblLayout w:type="fixed"/>
      <w:tblCellMar>
        <w:left w:w="0" w:type="dxa"/>
        <w:right w:w="0" w:type="dxa"/>
      </w:tblCellMar>
      <w:tblLook w:val="0000" w:firstRow="0" w:lastRow="0" w:firstColumn="0" w:lastColumn="0" w:noHBand="0" w:noVBand="0"/>
    </w:tblPr>
    <w:tblGrid>
      <w:gridCol w:w="8614"/>
      <w:gridCol w:w="14"/>
    </w:tblGrid>
    <w:tr w:rsidR="00B2103C" w14:paraId="65A9317C" w14:textId="77777777" w:rsidTr="00614C48">
      <w:trPr>
        <w:cantSplit/>
        <w:trHeight w:val="79"/>
      </w:trPr>
      <w:tc>
        <w:tcPr>
          <w:tcW w:w="8628" w:type="dxa"/>
          <w:gridSpan w:val="2"/>
          <w:shd w:val="clear" w:color="auto" w:fill="auto"/>
          <w:tcMar>
            <w:bottom w:w="57" w:type="dxa"/>
          </w:tcMar>
        </w:tcPr>
        <w:p w14:paraId="6D154FF4" w14:textId="77777777" w:rsidR="00B2103C" w:rsidRPr="00A122B6" w:rsidRDefault="00B2103C" w:rsidP="004919B9">
          <w:pPr>
            <w:pStyle w:val="Huisstijl-Lijn"/>
          </w:pPr>
          <w:bookmarkStart w:id="42" w:name="bmGegevensLijn" w:colFirst="0" w:colLast="0"/>
          <w:r>
            <w:t>●●●●●●●●●●●●●●●●●●●●●●●●●●●●●●●●●●●●●●●●●●●●●●●●●●●●●●●●●●●●●●●●●●●●●●●●●●●●●●●●●●●●●●●●●●●●●●●●●●●●●●●●●●●●●●●●●●●●●●●●●●●●●●●●●●●●●●●●●●●●●●●</w:t>
          </w:r>
        </w:p>
      </w:tc>
    </w:tr>
    <w:tr w:rsidR="00B2103C" w:rsidRPr="00547045" w14:paraId="6B9BB1FE" w14:textId="77777777" w:rsidTr="00614C48">
      <w:trPr>
        <w:gridAfter w:val="1"/>
        <w:wAfter w:w="14" w:type="dxa"/>
        <w:trHeight w:hRule="exact" w:val="600"/>
      </w:trPr>
      <w:tc>
        <w:tcPr>
          <w:tcW w:w="8614" w:type="dxa"/>
          <w:shd w:val="clear" w:color="auto" w:fill="auto"/>
        </w:tcPr>
        <w:p w14:paraId="26DC46FA" w14:textId="0FB6CDB9" w:rsidR="00B2103C" w:rsidRPr="00547045" w:rsidRDefault="00B2103C" w:rsidP="00B2103C">
          <w:pPr>
            <w:pStyle w:val="Huisstijl-Voettekst"/>
          </w:pPr>
          <w:bookmarkStart w:id="43" w:name="bmVoetteks1" w:colFirst="0" w:colLast="0"/>
          <w:bookmarkStart w:id="44" w:name="bmVoettekst1" w:colFirst="0" w:colLast="0"/>
          <w:bookmarkEnd w:id="42"/>
          <w:r>
            <w:t>Niets uit deze uitgave mag zonder uitdrukkelijke schriftelijke toestemming van HEVO B.V. worden gekopieerd, noch aan derden ter inzage worden gegeven.</w:t>
          </w:r>
        </w:p>
      </w:tc>
    </w:tr>
    <w:bookmarkEnd w:id="43"/>
    <w:bookmarkEnd w:id="44"/>
  </w:tbl>
  <w:p w14:paraId="4F0860EC" w14:textId="77777777" w:rsidR="00B2103C" w:rsidRDefault="00B2103C" w:rsidP="00AA2E00"/>
  <w:p w14:paraId="0F7B1D1F" w14:textId="77777777" w:rsidR="00B2103C" w:rsidRDefault="00B2103C" w:rsidP="002B5110">
    <w:pPr>
      <w:spacing w:line="200" w:lineRule="exact"/>
    </w:pPr>
    <w:r>
      <w:rPr>
        <w:noProof/>
        <w:lang w:eastAsia="nl-NL"/>
      </w:rPr>
      <mc:AlternateContent>
        <mc:Choice Requires="wps">
          <w:drawing>
            <wp:anchor distT="0" distB="0" distL="114300" distR="114300" simplePos="0" relativeHeight="251652608" behindDoc="0" locked="0" layoutInCell="1" allowOverlap="1" wp14:anchorId="149E5D39" wp14:editId="1A6B0E01">
              <wp:simplePos x="0" y="0"/>
              <wp:positionH relativeFrom="page">
                <wp:posOffset>6552565</wp:posOffset>
              </wp:positionH>
              <wp:positionV relativeFrom="page">
                <wp:posOffset>9991090</wp:posOffset>
              </wp:positionV>
              <wp:extent cx="932180" cy="511175"/>
              <wp:effectExtent l="0" t="0" r="1270" b="3175"/>
              <wp:wrapNone/>
              <wp:docPr id="1"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32180" cy="511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000" w:firstRow="0" w:lastRow="0" w:firstColumn="0" w:lastColumn="0" w:noHBand="0" w:noVBand="0"/>
                          </w:tblPr>
                          <w:tblGrid>
                            <w:gridCol w:w="1418"/>
                          </w:tblGrid>
                          <w:tr w:rsidR="00B2103C" w14:paraId="77015884" w14:textId="77777777" w:rsidTr="003C35B7">
                            <w:trPr>
                              <w:trHeight w:val="710"/>
                            </w:trPr>
                            <w:tc>
                              <w:tcPr>
                                <w:tcW w:w="1418" w:type="dxa"/>
                                <w:shd w:val="clear" w:color="auto" w:fill="auto"/>
                                <w:vAlign w:val="bottom"/>
                              </w:tcPr>
                              <w:p w14:paraId="0B98910D" w14:textId="77777777" w:rsidR="00B2103C" w:rsidRDefault="00B2103C" w:rsidP="00CC6175">
                                <w:pPr>
                                  <w:spacing w:line="240" w:lineRule="atLeast"/>
                                </w:pPr>
                                <w:bookmarkStart w:id="45" w:name="bmLogoVoettekst1" w:colFirst="0" w:colLast="0"/>
                              </w:p>
                            </w:tc>
                          </w:tr>
                          <w:bookmarkEnd w:id="45"/>
                        </w:tbl>
                        <w:p w14:paraId="09ADB405" w14:textId="77777777" w:rsidR="00B2103C" w:rsidRDefault="00B2103C" w:rsidP="002B5110"/>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9E5D39" id="_x0000_t202" coordsize="21600,21600" o:spt="202" path="m,l,21600r21600,l21600,xe">
              <v:stroke joinstyle="miter"/>
              <v:path gradientshapeok="t" o:connecttype="rect"/>
            </v:shapetype>
            <v:shape id="Text Box 24" o:spid="_x0000_s1030" type="#_x0000_t202" style="position:absolute;margin-left:515.95pt;margin-top:786.7pt;width:73.4pt;height:40.25pt;z-index:251652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" filled="f" stroked="f">
              <v:textbox inset="0,0,0,0">
                <w:txbxContent>
                  <w:tbl>
                    <w:tblPr>
                      <w:tblW w:w="0" w:type="auto"/>
                      <w:tblLayout w:type="fixed"/>
                      <w:tblCellMar>
                        <w:left w:w="0" w:type="dxa"/>
                        <w:right w:w="0" w:type="dxa"/>
                      </w:tblCellMar>
                      <w:tblLook w:val="0000" w:firstRow="0" w:lastRow="0" w:firstColumn="0" w:lastColumn="0" w:noHBand="0" w:noVBand="0"/>
                    </w:tblPr>
                    <w:tblGrid>
                      <w:gridCol w:w="1418"/>
                    </w:tblGrid>
                    <w:tr w:rsidR="00B2103C" w14:paraId="77015884" w14:textId="77777777" w:rsidTr="003C35B7">
                      <w:trPr>
                        <w:trHeight w:val="710"/>
                      </w:trPr>
                      <w:tc>
                        <w:tcPr>
                          <w:tcW w:w="1418" w:type="dxa"/>
                          <w:shd w:val="clear" w:color="auto" w:fill="auto"/>
                          <w:vAlign w:val="bottom"/>
                        </w:tcPr>
                        <w:p w14:paraId="0B98910D" w14:textId="77777777" w:rsidR="00B2103C" w:rsidRDefault="00B2103C" w:rsidP="00CC6175">
                          <w:pPr>
                            <w:spacing w:line="240" w:lineRule="atLeast"/>
                          </w:pPr>
                          <w:bookmarkStart w:id="46" w:name="bmLogoVoettekst1" w:colFirst="0" w:colLast="0"/>
                        </w:p>
                      </w:tc>
                    </w:tr>
                    <w:bookmarkEnd w:id="46"/>
                  </w:tbl>
                  <w:p w14:paraId="09ADB405" w14:textId="77777777" w:rsidR="00B2103C" w:rsidRDefault="00B2103C" w:rsidP="002B5110"/>
                </w:txbxContent>
              </v:textbox>
              <w10:wrap anchorx="page" anchory="page"/>
            </v:shape>
          </w:pict>
        </mc:Fallback>
      </mc:AlternateContent>
    </w:r>
  </w:p>
  <w:tbl>
    <w:tblPr>
      <w:tblW w:w="8623" w:type="dxa"/>
      <w:tblInd w:w="-663" w:type="dxa"/>
      <w:tblLayout w:type="fixed"/>
      <w:tblCellMar>
        <w:left w:w="0" w:type="dxa"/>
        <w:right w:w="0" w:type="dxa"/>
      </w:tblCellMar>
      <w:tblLook w:val="0000" w:firstRow="0" w:lastRow="0" w:firstColumn="0" w:lastColumn="0" w:noHBand="0" w:noVBand="0"/>
    </w:tblPr>
    <w:tblGrid>
      <w:gridCol w:w="8623"/>
    </w:tblGrid>
    <w:tr w:rsidR="00B2103C" w14:paraId="33E93234" w14:textId="77777777" w:rsidTr="00EE5A02">
      <w:trPr>
        <w:trHeight w:val="564"/>
      </w:trPr>
      <w:tc>
        <w:tcPr>
          <w:tcW w:w="8623" w:type="dxa"/>
          <w:shd w:val="clear" w:color="auto" w:fill="auto"/>
        </w:tcPr>
        <w:p w14:paraId="0118EA82" w14:textId="77777777" w:rsidR="00B2103C" w:rsidRDefault="00B2103C" w:rsidP="003C35B7">
          <w:pPr>
            <w:pStyle w:val="Huisstijl-Pagina"/>
          </w:pPr>
        </w:p>
      </w:tc>
    </w:tr>
    <w:tr w:rsidR="00B2103C" w:rsidRPr="00883393" w14:paraId="5C981CF6" w14:textId="77777777" w:rsidTr="00EE5A02">
      <w:trPr>
        <w:trHeight w:hRule="exact" w:val="658"/>
      </w:trPr>
      <w:tc>
        <w:tcPr>
          <w:tcW w:w="8623" w:type="dxa"/>
          <w:shd w:val="clear" w:color="auto" w:fill="auto"/>
        </w:tcPr>
        <w:p w14:paraId="4F0593BD" w14:textId="77777777" w:rsidR="00B2103C" w:rsidRDefault="00B2103C" w:rsidP="00B2103C">
          <w:pPr>
            <w:pStyle w:val="Huisstijl-Lijn"/>
          </w:pPr>
          <w:bookmarkStart w:id="47" w:name="bmAdres1" w:colFirst="0" w:colLast="0"/>
          <w:r w:rsidRPr="00ED7385">
            <w:t>●●●●●●●●●●●●●●●●●●●●●●●●●</w:t>
          </w:r>
          <w:r w:rsidRPr="00ED7385">
            <w:tab/>
            <w:t>●●●●●●●●●●●●●●●●●●●●●●●●●</w:t>
          </w:r>
          <w:r w:rsidRPr="00ED7385">
            <w:tab/>
            <w:t>●●●●●●●●●●●●●●●●●●●●●●●●●●</w:t>
          </w:r>
          <w:r w:rsidRPr="00ED7385">
            <w:tab/>
            <w:t>●●●●●●●●●●●●●●●●●●●●●●●●●</w:t>
          </w:r>
          <w:r w:rsidRPr="00ED7385">
            <w:tab/>
            <w:t>●●●●●●●●●●●●●●●●●●●●●●●●●</w:t>
          </w:r>
        </w:p>
        <w:p w14:paraId="1BB7E1F2" w14:textId="282282ED" w:rsidR="00B2103C" w:rsidRDefault="00B2103C" w:rsidP="00B2103C">
          <w:pPr>
            <w:pStyle w:val="Huisstijl-Adres"/>
          </w:pPr>
          <w:r>
            <w:t>Statenlaan 8</w:t>
          </w:r>
          <w:r>
            <w:tab/>
            <w:t>Postbus 70501</w:t>
          </w:r>
          <w:r>
            <w:tab/>
            <w:t>T +31 (0)73 6 409 409</w:t>
          </w:r>
          <w:r>
            <w:tab/>
            <w:t>info@hevo.nl</w:t>
          </w:r>
          <w:r>
            <w:tab/>
            <w:t>KvK Brabant 16029774</w:t>
          </w:r>
        </w:p>
        <w:p w14:paraId="6F0DDE6F" w14:textId="77777777" w:rsidR="00B2103C" w:rsidRDefault="00B2103C" w:rsidP="00B2103C">
          <w:pPr>
            <w:pStyle w:val="Huisstijl-Lijn"/>
          </w:pPr>
          <w:r w:rsidRPr="00ED7385">
            <w:t>●●●●●●●●●●●●●●●●●●●●●●●●●</w:t>
          </w:r>
          <w:r w:rsidRPr="00ED7385">
            <w:tab/>
            <w:t>●●●●●●●●●●●●●●●●●●●●●●●●●</w:t>
          </w:r>
          <w:r w:rsidRPr="00ED7385">
            <w:tab/>
            <w:t>●●●●●●●●●●●●●●●●●●●●●●●●●●</w:t>
          </w:r>
          <w:r w:rsidRPr="00ED7385">
            <w:tab/>
            <w:t>●●●●●●●●●●●●●●●●●●●●●●●●●</w:t>
          </w:r>
          <w:r w:rsidRPr="00ED7385">
            <w:tab/>
            <w:t>●●●●●●●●●●●●●●●●●●●●●●●●●</w:t>
          </w:r>
        </w:p>
        <w:p w14:paraId="4896CF36" w14:textId="2401AB1B" w:rsidR="00B2103C" w:rsidRPr="008C69A8" w:rsidRDefault="00B2103C" w:rsidP="00B2103C">
          <w:pPr>
            <w:pStyle w:val="Huisstijl-Adres"/>
          </w:pPr>
          <w:r>
            <w:t>5223 LA 's-Hertogenbosch</w:t>
          </w:r>
          <w:r>
            <w:tab/>
            <w:t>5201 CB 's-Hertogenbosch</w:t>
          </w:r>
          <w:r>
            <w:tab/>
            <w:t xml:space="preserve">F +31 (0)73 6 410 118 </w:t>
          </w:r>
          <w:r>
            <w:tab/>
            <w:t>ISO 9001-gecertificeerd</w:t>
          </w:r>
          <w:r>
            <w:tab/>
            <w:t>BTW 0011.60.461.B01</w:t>
          </w:r>
        </w:p>
      </w:tc>
    </w:tr>
    <w:bookmarkEnd w:id="47"/>
  </w:tbl>
  <w:p w14:paraId="529BFB1C" w14:textId="77777777" w:rsidR="00B2103C" w:rsidRPr="00DB508E" w:rsidRDefault="00B2103C" w:rsidP="002B511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D7A543" w14:textId="77777777" w:rsidR="00B2103C" w:rsidRDefault="00B2103C">
      <w:r>
        <w:separator/>
      </w:r>
    </w:p>
  </w:footnote>
  <w:footnote w:type="continuationSeparator" w:id="0">
    <w:p w14:paraId="381CA866" w14:textId="77777777" w:rsidR="00B2103C" w:rsidRDefault="00B210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58C1D" w14:textId="77777777" w:rsidR="00B2103C" w:rsidRDefault="00B2103C" w:rsidP="006F11CD">
    <w:r>
      <w:rPr>
        <w:noProof/>
        <w:lang w:eastAsia="nl-NL"/>
      </w:rPr>
      <mc:AlternateContent>
        <mc:Choice Requires="wps">
          <w:drawing>
            <wp:anchor distT="0" distB="0" distL="114300" distR="114300" simplePos="0" relativeHeight="251661824" behindDoc="0" locked="0" layoutInCell="1" allowOverlap="1" wp14:anchorId="19810452" wp14:editId="0894B0EA">
              <wp:simplePos x="0" y="0"/>
              <wp:positionH relativeFrom="page">
                <wp:posOffset>0</wp:posOffset>
              </wp:positionH>
              <wp:positionV relativeFrom="page">
                <wp:posOffset>0</wp:posOffset>
              </wp:positionV>
              <wp:extent cx="7560945" cy="1543050"/>
              <wp:effectExtent l="0" t="0" r="1905" b="0"/>
              <wp:wrapNone/>
              <wp:docPr id="5"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1543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11908" w:type="dxa"/>
                            <w:tblLayout w:type="fixed"/>
                            <w:tblCellMar>
                              <w:left w:w="0" w:type="dxa"/>
                              <w:right w:w="0" w:type="dxa"/>
                            </w:tblCellMar>
                            <w:tblLook w:val="0000" w:firstRow="0" w:lastRow="0" w:firstColumn="0" w:lastColumn="0" w:noHBand="0" w:noVBand="0"/>
                          </w:tblPr>
                          <w:tblGrid>
                            <w:gridCol w:w="11908"/>
                          </w:tblGrid>
                          <w:tr w:rsidR="00B2103C" w14:paraId="124387D4" w14:textId="77777777" w:rsidTr="004B7743">
                            <w:tc>
                              <w:tcPr>
                                <w:tcW w:w="11908" w:type="dxa"/>
                                <w:shd w:val="clear" w:color="auto" w:fill="auto"/>
                              </w:tcPr>
                              <w:p w14:paraId="1804FBFB" w14:textId="5E7075D3" w:rsidR="00B2103C" w:rsidRDefault="00B2103C" w:rsidP="00B2103C">
                                <w:pPr>
                                  <w:spacing w:line="240" w:lineRule="atLeast"/>
                                </w:pPr>
                                <w:bookmarkStart w:id="28" w:name="bmLogo2" w:colFirst="0" w:colLast="0"/>
                                <w:r>
                                  <w:rPr>
                                    <w:noProof/>
                                  </w:rPr>
                                  <w:drawing>
                                    <wp:inline distT="0" distB="0" distL="0" distR="0" wp14:anchorId="1B6510B9" wp14:editId="63AA7CF4">
                                      <wp:extent cx="1485763" cy="1485763"/>
                                      <wp:effectExtent l="0" t="0" r="635" b="635"/>
                                      <wp:docPr id="11" name="Afbeelding 11"/>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1">
                                                <a:extLst>
                                                  <a:ext uri="{28A0092B-C50C-407E-A947-70E740481C1C}">
                                                    <a14:useLocalDpi xmlns:a14="http://schemas.microsoft.com/office/drawing/2010/main" val="0"/>
                                                  </a:ext>
                                                </a:extLst>
                                              </a:blip>
                                              <a:stretch>
                                                <a:fillRect/>
                                              </a:stretch>
                                            </pic:blipFill>
                                            <pic:spPr>
                                              <a:xfrm>
                                                <a:off x="0" y="0"/>
                                                <a:ext cx="1485763" cy="1485763"/>
                                              </a:xfrm>
                                              <a:prstGeom prst="rect">
                                                <a:avLst/>
                                              </a:prstGeom>
                                            </pic:spPr>
                                          </pic:pic>
                                        </a:graphicData>
                                      </a:graphic>
                                    </wp:inline>
                                  </w:drawing>
                                </w:r>
                              </w:p>
                            </w:tc>
                          </w:tr>
                          <w:bookmarkEnd w:id="28"/>
                        </w:tbl>
                        <w:p w14:paraId="43BE99F8" w14:textId="77777777" w:rsidR="00B2103C" w:rsidRDefault="00B2103C" w:rsidP="003303B9"/>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9810452" id="_x0000_t202" coordsize="21600,21600" o:spt="202" path="m,l,21600r21600,l21600,xe">
              <v:stroke joinstyle="miter"/>
              <v:path gradientshapeok="t" o:connecttype="rect"/>
            </v:shapetype>
            <v:shape id="Text Box 30" o:spid="_x0000_s1026" type="#_x0000_t202" style="position:absolute;margin-left:0;margin-top:0;width:595.35pt;height:121.5pt;z-index:251661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" filled="f" stroked="f">
              <v:textbox inset="0,0,0,0">
                <w:txbxContent>
                  <w:tbl>
                    <w:tblPr>
                      <w:tblW w:w="11908" w:type="dxa"/>
                      <w:tblLayout w:type="fixed"/>
                      <w:tblCellMar>
                        <w:left w:w="0" w:type="dxa"/>
                        <w:right w:w="0" w:type="dxa"/>
                      </w:tblCellMar>
                      <w:tblLook w:val="0000" w:firstRow="0" w:lastRow="0" w:firstColumn="0" w:lastColumn="0" w:noHBand="0" w:noVBand="0"/>
                    </w:tblPr>
                    <w:tblGrid>
                      <w:gridCol w:w="11908"/>
                    </w:tblGrid>
                    <w:tr w:rsidR="00B2103C" w14:paraId="124387D4" w14:textId="77777777" w:rsidTr="004B7743">
                      <w:tc>
                        <w:tcPr>
                          <w:tcW w:w="11908" w:type="dxa"/>
                          <w:shd w:val="clear" w:color="auto" w:fill="auto"/>
                        </w:tcPr>
                        <w:p w14:paraId="1804FBFB" w14:textId="5E7075D3" w:rsidR="00B2103C" w:rsidRDefault="00B2103C" w:rsidP="00B2103C">
                          <w:pPr>
                            <w:spacing w:line="240" w:lineRule="atLeast"/>
                          </w:pPr>
                          <w:bookmarkStart w:id="29" w:name="bmLogo2" w:colFirst="0" w:colLast="0"/>
                          <w:r>
                            <w:rPr>
                              <w:noProof/>
                            </w:rPr>
                            <w:drawing>
                              <wp:inline distT="0" distB="0" distL="0" distR="0" wp14:anchorId="1B6510B9" wp14:editId="63AA7CF4">
                                <wp:extent cx="1485763" cy="1485763"/>
                                <wp:effectExtent l="0" t="0" r="635" b="635"/>
                                <wp:docPr id="11" name="Afbeelding 11"/>
                                <wp:cNvGraphicFramePr/>
                                <a:graphic xmlns:a="http://schemas.openxmlformats.org/drawingml/2006/main">
                                  <a:graphicData uri="http://schemas.openxmlformats.org/drawingml/2006/picture">
                                    <pic:pic xmlns:pic="http://schemas.openxmlformats.org/drawingml/2006/picture">
                                      <pic:nvPicPr>
                                        <pic:cNvPr id="11" name=""/>
                                        <pic:cNvPicPr/>
                                      </pic:nvPicPr>
                                      <pic:blipFill>
                                        <a:blip r:embed="rId1">
                                          <a:extLst>
                                            <a:ext uri="{28A0092B-C50C-407E-A947-70E740481C1C}">
                                              <a14:useLocalDpi xmlns:a14="http://schemas.microsoft.com/office/drawing/2010/main" val="0"/>
                                            </a:ext>
                                          </a:extLst>
                                        </a:blip>
                                        <a:stretch>
                                          <a:fillRect/>
                                        </a:stretch>
                                      </pic:blipFill>
                                      <pic:spPr>
                                        <a:xfrm>
                                          <a:off x="0" y="0"/>
                                          <a:ext cx="1485763" cy="1485763"/>
                                        </a:xfrm>
                                        <a:prstGeom prst="rect">
                                          <a:avLst/>
                                        </a:prstGeom>
                                      </pic:spPr>
                                    </pic:pic>
                                  </a:graphicData>
                                </a:graphic>
                              </wp:inline>
                            </w:drawing>
                          </w:r>
                        </w:p>
                      </w:tc>
                    </w:tr>
                    <w:bookmarkEnd w:id="29"/>
                  </w:tbl>
                  <w:p w14:paraId="43BE99F8" w14:textId="77777777" w:rsidR="00B2103C" w:rsidRDefault="00B2103C" w:rsidP="003303B9"/>
                </w:txbxContent>
              </v:textbox>
              <w10:wrap anchorx="page" anchory="page"/>
            </v:shape>
          </w:pict>
        </mc:Fallback>
      </mc:AlternateContent>
    </w:r>
    <w:r>
      <w:rPr>
        <w:noProof/>
        <w:lang w:eastAsia="nl-NL"/>
      </w:rPr>
      <mc:AlternateContent>
        <mc:Choice Requires="wps">
          <w:drawing>
            <wp:anchor distT="0" distB="0" distL="114300" distR="114300" simplePos="0" relativeHeight="251664896" behindDoc="0" locked="0" layoutInCell="1" allowOverlap="1" wp14:anchorId="6CFB9839" wp14:editId="0B0BB9B2">
              <wp:simplePos x="0" y="0"/>
              <wp:positionH relativeFrom="page">
                <wp:posOffset>6344285</wp:posOffset>
              </wp:positionH>
              <wp:positionV relativeFrom="page">
                <wp:posOffset>1195070</wp:posOffset>
              </wp:positionV>
              <wp:extent cx="1123950" cy="286385"/>
              <wp:effectExtent l="635" t="4445" r="0" b="4445"/>
              <wp:wrapNone/>
              <wp:docPr id="4"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3950" cy="286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000" w:firstRow="0" w:lastRow="0" w:firstColumn="0" w:lastColumn="0" w:noHBand="0" w:noVBand="0"/>
                          </w:tblPr>
                          <w:tblGrid>
                            <w:gridCol w:w="1638"/>
                          </w:tblGrid>
                          <w:tr w:rsidR="00B2103C" w14:paraId="5901D457" w14:textId="77777777" w:rsidTr="004B7743">
                            <w:tc>
                              <w:tcPr>
                                <w:tcW w:w="1638" w:type="dxa"/>
                                <w:shd w:val="clear" w:color="auto" w:fill="auto"/>
                                <w:tcMar>
                                  <w:left w:w="28" w:type="dxa"/>
                                </w:tcMar>
                              </w:tcPr>
                              <w:p w14:paraId="25F3E336" w14:textId="77777777" w:rsidR="00B2103C" w:rsidRDefault="00B2103C" w:rsidP="00B2103C">
                                <w:pPr>
                                  <w:pStyle w:val="Huisstijl-Lijn"/>
                                  <w:rPr>
                                    <w:rFonts w:cs="Arial"/>
                                    <w:sz w:val="20"/>
                                  </w:rPr>
                                </w:pPr>
                                <w:bookmarkStart w:id="30" w:name="bmWebsite2" w:colFirst="0" w:colLast="0"/>
                                <w:r>
                                  <w:t>●●●●●●●●●●●●●●●●●●●●●●●●●</w:t>
                                </w:r>
                              </w:p>
                              <w:p w14:paraId="25E839E5" w14:textId="431C0B8C" w:rsidR="00B2103C" w:rsidRDefault="00B2103C" w:rsidP="00B2103C">
                                <w:pPr>
                                  <w:pStyle w:val="Huisstijl-Adres"/>
                                </w:pPr>
                                <w:r>
                                  <w:t>www.hevo.nl</w:t>
                                </w:r>
                              </w:p>
                            </w:tc>
                          </w:tr>
                          <w:bookmarkEnd w:id="30"/>
                        </w:tbl>
                        <w:p w14:paraId="363BF8C1" w14:textId="77777777" w:rsidR="00B2103C" w:rsidRPr="004E5AB8" w:rsidRDefault="00B2103C" w:rsidP="003303B9">
                          <w:pPr>
                            <w:pStyle w:val="Huisstijl-Pagina"/>
                            <w:rPr>
                              <w:spacing w:val="-6"/>
                              <w:szCs w:val="15"/>
                            </w:rPr>
                          </w:pPr>
                        </w:p>
                      </w:txbxContent>
                    </wps:txbx>
                    <wps:bodyPr rot="0" vert="horz" wrap="square" lIns="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FB9839" id="Text Box 31" o:spid="_x0000_s1027" type="#_x0000_t202" style="position:absolute;margin-left:499.55pt;margin-top:94.1pt;width:88.5pt;height:22.55pt;z-index:2516648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" filled="f" stroked="f">
              <v:textbox inset="0">
                <w:txbxContent>
                  <w:tbl>
                    <w:tblPr>
                      <w:tblW w:w="0" w:type="auto"/>
                      <w:tblLayout w:type="fixed"/>
                      <w:tblCellMar>
                        <w:left w:w="0" w:type="dxa"/>
                        <w:right w:w="0" w:type="dxa"/>
                      </w:tblCellMar>
                      <w:tblLook w:val="0000" w:firstRow="0" w:lastRow="0" w:firstColumn="0" w:lastColumn="0" w:noHBand="0" w:noVBand="0"/>
                    </w:tblPr>
                    <w:tblGrid>
                      <w:gridCol w:w="1638"/>
                    </w:tblGrid>
                    <w:tr w:rsidR="00B2103C" w14:paraId="5901D457" w14:textId="77777777" w:rsidTr="004B7743">
                      <w:tc>
                        <w:tcPr>
                          <w:tcW w:w="1638" w:type="dxa"/>
                          <w:shd w:val="clear" w:color="auto" w:fill="auto"/>
                          <w:tcMar>
                            <w:left w:w="28" w:type="dxa"/>
                          </w:tcMar>
                        </w:tcPr>
                        <w:p w14:paraId="25F3E336" w14:textId="77777777" w:rsidR="00B2103C" w:rsidRDefault="00B2103C" w:rsidP="00B2103C">
                          <w:pPr>
                            <w:pStyle w:val="Huisstijl-Lijn"/>
                            <w:rPr>
                              <w:rFonts w:cs="Arial"/>
                              <w:sz w:val="20"/>
                            </w:rPr>
                          </w:pPr>
                          <w:bookmarkStart w:id="31" w:name="bmWebsite2" w:colFirst="0" w:colLast="0"/>
                          <w:r>
                            <w:t>●●●●●●●●●●●●●●●●●●●●●●●●●</w:t>
                          </w:r>
                        </w:p>
                        <w:p w14:paraId="25E839E5" w14:textId="431C0B8C" w:rsidR="00B2103C" w:rsidRDefault="00B2103C" w:rsidP="00B2103C">
                          <w:pPr>
                            <w:pStyle w:val="Huisstijl-Adres"/>
                          </w:pPr>
                          <w:r>
                            <w:t>www.hevo.nl</w:t>
                          </w:r>
                        </w:p>
                      </w:tc>
                    </w:tr>
                    <w:bookmarkEnd w:id="31"/>
                  </w:tbl>
                  <w:p w14:paraId="363BF8C1" w14:textId="77777777" w:rsidR="00B2103C" w:rsidRPr="004E5AB8" w:rsidRDefault="00B2103C" w:rsidP="003303B9">
                    <w:pPr>
                      <w:pStyle w:val="Huisstijl-Pagina"/>
                      <w:rPr>
                        <w:spacing w:val="-6"/>
                        <w:szCs w:val="15"/>
                      </w:rPr>
                    </w:pP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324FD" w14:textId="77777777" w:rsidR="00B2103C" w:rsidRDefault="00B2103C" w:rsidP="00341154">
    <w:r>
      <w:rPr>
        <w:noProof/>
        <w:lang w:eastAsia="nl-NL"/>
      </w:rPr>
      <mc:AlternateContent>
        <mc:Choice Requires="wps">
          <w:drawing>
            <wp:anchor distT="0" distB="0" distL="114300" distR="114300" simplePos="0" relativeHeight="251655680" behindDoc="0" locked="0" layoutInCell="1" allowOverlap="1" wp14:anchorId="5BDFA639" wp14:editId="6F9C743F">
              <wp:simplePos x="0" y="0"/>
              <wp:positionH relativeFrom="page">
                <wp:posOffset>0</wp:posOffset>
              </wp:positionH>
              <wp:positionV relativeFrom="page">
                <wp:posOffset>0</wp:posOffset>
              </wp:positionV>
              <wp:extent cx="7560945" cy="1543050"/>
              <wp:effectExtent l="0" t="0" r="1905" b="0"/>
              <wp:wrapNone/>
              <wp:docPr id="3"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1543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11908" w:type="dxa"/>
                            <w:tblLayout w:type="fixed"/>
                            <w:tblCellMar>
                              <w:left w:w="0" w:type="dxa"/>
                              <w:right w:w="0" w:type="dxa"/>
                            </w:tblCellMar>
                            <w:tblLook w:val="0000" w:firstRow="0" w:lastRow="0" w:firstColumn="0" w:lastColumn="0" w:noHBand="0" w:noVBand="0"/>
                          </w:tblPr>
                          <w:tblGrid>
                            <w:gridCol w:w="11908"/>
                          </w:tblGrid>
                          <w:tr w:rsidR="00B2103C" w14:paraId="46FC2FAA" w14:textId="77777777" w:rsidTr="004B7743">
                            <w:tc>
                              <w:tcPr>
                                <w:tcW w:w="11908" w:type="dxa"/>
                                <w:shd w:val="clear" w:color="auto" w:fill="auto"/>
                              </w:tcPr>
                              <w:p w14:paraId="0E53FC21" w14:textId="647230AB" w:rsidR="00B2103C" w:rsidRDefault="00B2103C" w:rsidP="00B2103C">
                                <w:pPr>
                                  <w:spacing w:line="240" w:lineRule="atLeast"/>
                                </w:pPr>
                                <w:bookmarkStart w:id="34" w:name="bmLogo1" w:colFirst="0" w:colLast="0"/>
                                <w:r>
                                  <w:rPr>
                                    <w:noProof/>
                                  </w:rPr>
                                  <w:drawing>
                                    <wp:inline distT="0" distB="0" distL="0" distR="0" wp14:anchorId="0BC1F833" wp14:editId="73E622CA">
                                      <wp:extent cx="1485763" cy="1485763"/>
                                      <wp:effectExtent l="0" t="0" r="635" b="635"/>
                                      <wp:docPr id="10" name="Afbeelding 10"/>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
                                                <a:extLst>
                                                  <a:ext uri="{28A0092B-C50C-407E-A947-70E740481C1C}">
                                                    <a14:useLocalDpi xmlns:a14="http://schemas.microsoft.com/office/drawing/2010/main" val="0"/>
                                                  </a:ext>
                                                </a:extLst>
                                              </a:blip>
                                              <a:stretch>
                                                <a:fillRect/>
                                              </a:stretch>
                                            </pic:blipFill>
                                            <pic:spPr>
                                              <a:xfrm>
                                                <a:off x="0" y="0"/>
                                                <a:ext cx="1485763" cy="1485763"/>
                                              </a:xfrm>
                                              <a:prstGeom prst="rect">
                                                <a:avLst/>
                                              </a:prstGeom>
                                            </pic:spPr>
                                          </pic:pic>
                                        </a:graphicData>
                                      </a:graphic>
                                    </wp:inline>
                                  </w:drawing>
                                </w:r>
                              </w:p>
                            </w:tc>
                          </w:tr>
                          <w:bookmarkEnd w:id="34"/>
                        </w:tbl>
                        <w:p w14:paraId="53BD7701" w14:textId="77777777" w:rsidR="00B2103C" w:rsidRDefault="00B2103C" w:rsidP="003303B9"/>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BDFA639" id="_x0000_t202" coordsize="21600,21600" o:spt="202" path="m,l,21600r21600,l21600,xe">
              <v:stroke joinstyle="miter"/>
              <v:path gradientshapeok="t" o:connecttype="rect"/>
            </v:shapetype>
            <v:shape id="Text Box 28" o:spid="_x0000_s1028" type="#_x0000_t202" style="position:absolute;margin-left:0;margin-top:0;width:595.35pt;height:121.5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" filled="f" stroked="f">
              <v:textbox inset="0,0,0,0">
                <w:txbxContent>
                  <w:tbl>
                    <w:tblPr>
                      <w:tblW w:w="11908" w:type="dxa"/>
                      <w:tblLayout w:type="fixed"/>
                      <w:tblCellMar>
                        <w:left w:w="0" w:type="dxa"/>
                        <w:right w:w="0" w:type="dxa"/>
                      </w:tblCellMar>
                      <w:tblLook w:val="0000" w:firstRow="0" w:lastRow="0" w:firstColumn="0" w:lastColumn="0" w:noHBand="0" w:noVBand="0"/>
                    </w:tblPr>
                    <w:tblGrid>
                      <w:gridCol w:w="11908"/>
                    </w:tblGrid>
                    <w:tr w:rsidR="00B2103C" w14:paraId="46FC2FAA" w14:textId="77777777" w:rsidTr="004B7743">
                      <w:tc>
                        <w:tcPr>
                          <w:tcW w:w="11908" w:type="dxa"/>
                          <w:shd w:val="clear" w:color="auto" w:fill="auto"/>
                        </w:tcPr>
                        <w:p w14:paraId="0E53FC21" w14:textId="647230AB" w:rsidR="00B2103C" w:rsidRDefault="00B2103C" w:rsidP="00B2103C">
                          <w:pPr>
                            <w:spacing w:line="240" w:lineRule="atLeast"/>
                          </w:pPr>
                          <w:bookmarkStart w:id="35" w:name="bmLogo1" w:colFirst="0" w:colLast="0"/>
                          <w:r>
                            <w:rPr>
                              <w:noProof/>
                            </w:rPr>
                            <w:drawing>
                              <wp:inline distT="0" distB="0" distL="0" distR="0" wp14:anchorId="0BC1F833" wp14:editId="73E622CA">
                                <wp:extent cx="1485763" cy="1485763"/>
                                <wp:effectExtent l="0" t="0" r="635" b="635"/>
                                <wp:docPr id="10" name="Afbeelding 10"/>
                                <wp:cNvGraphicFramePr/>
                                <a:graphic xmlns:a="http://schemas.openxmlformats.org/drawingml/2006/main">
                                  <a:graphicData uri="http://schemas.openxmlformats.org/drawingml/2006/picture">
                                    <pic:pic xmlns:pic="http://schemas.openxmlformats.org/drawingml/2006/picture">
                                      <pic:nvPicPr>
                                        <pic:cNvPr id="10" name=""/>
                                        <pic:cNvPicPr/>
                                      </pic:nvPicPr>
                                      <pic:blipFill>
                                        <a:blip r:embed="rId1">
                                          <a:extLst>
                                            <a:ext uri="{28A0092B-C50C-407E-A947-70E740481C1C}">
                                              <a14:useLocalDpi xmlns:a14="http://schemas.microsoft.com/office/drawing/2010/main" val="0"/>
                                            </a:ext>
                                          </a:extLst>
                                        </a:blip>
                                        <a:stretch>
                                          <a:fillRect/>
                                        </a:stretch>
                                      </pic:blipFill>
                                      <pic:spPr>
                                        <a:xfrm>
                                          <a:off x="0" y="0"/>
                                          <a:ext cx="1485763" cy="1485763"/>
                                        </a:xfrm>
                                        <a:prstGeom prst="rect">
                                          <a:avLst/>
                                        </a:prstGeom>
                                      </pic:spPr>
                                    </pic:pic>
                                  </a:graphicData>
                                </a:graphic>
                              </wp:inline>
                            </w:drawing>
                          </w:r>
                        </w:p>
                      </w:tc>
                    </w:tr>
                    <w:bookmarkEnd w:id="35"/>
                  </w:tbl>
                  <w:p w14:paraId="53BD7701" w14:textId="77777777" w:rsidR="00B2103C" w:rsidRDefault="00B2103C" w:rsidP="003303B9"/>
                </w:txbxContent>
              </v:textbox>
              <w10:wrap anchorx="page" anchory="page"/>
            </v:shape>
          </w:pict>
        </mc:Fallback>
      </mc:AlternateContent>
    </w:r>
    <w:r>
      <w:rPr>
        <w:noProof/>
        <w:lang w:eastAsia="nl-NL"/>
      </w:rPr>
      <mc:AlternateContent>
        <mc:Choice Requires="wps">
          <w:drawing>
            <wp:anchor distT="0" distB="0" distL="114300" distR="114300" simplePos="0" relativeHeight="251658752" behindDoc="0" locked="0" layoutInCell="1" allowOverlap="1" wp14:anchorId="3A0E8936" wp14:editId="5AB2B388">
              <wp:simplePos x="0" y="0"/>
              <wp:positionH relativeFrom="page">
                <wp:posOffset>6344285</wp:posOffset>
              </wp:positionH>
              <wp:positionV relativeFrom="page">
                <wp:posOffset>1195070</wp:posOffset>
              </wp:positionV>
              <wp:extent cx="1123950" cy="286385"/>
              <wp:effectExtent l="635" t="4445" r="0" b="4445"/>
              <wp:wrapNone/>
              <wp:docPr id="2"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3950" cy="2863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Layout w:type="fixed"/>
                            <w:tblCellMar>
                              <w:left w:w="0" w:type="dxa"/>
                              <w:right w:w="0" w:type="dxa"/>
                            </w:tblCellMar>
                            <w:tblLook w:val="0000" w:firstRow="0" w:lastRow="0" w:firstColumn="0" w:lastColumn="0" w:noHBand="0" w:noVBand="0"/>
                          </w:tblPr>
                          <w:tblGrid>
                            <w:gridCol w:w="1638"/>
                          </w:tblGrid>
                          <w:tr w:rsidR="00B2103C" w14:paraId="5574DE6B" w14:textId="77777777" w:rsidTr="004B7743">
                            <w:tc>
                              <w:tcPr>
                                <w:tcW w:w="1638" w:type="dxa"/>
                                <w:shd w:val="clear" w:color="auto" w:fill="auto"/>
                                <w:tcMar>
                                  <w:left w:w="28" w:type="dxa"/>
                                </w:tcMar>
                              </w:tcPr>
                              <w:p w14:paraId="0F4D58B3" w14:textId="77777777" w:rsidR="00B2103C" w:rsidRDefault="00B2103C" w:rsidP="00B2103C">
                                <w:pPr>
                                  <w:pStyle w:val="Huisstijl-Lijn"/>
                                  <w:rPr>
                                    <w:rFonts w:cs="Arial"/>
                                    <w:sz w:val="20"/>
                                  </w:rPr>
                                </w:pPr>
                                <w:bookmarkStart w:id="36" w:name="bmWebsite1" w:colFirst="0" w:colLast="0"/>
                                <w:r>
                                  <w:t>●●●●●●●●●●●●●●●●●●●●●●●●●</w:t>
                                </w:r>
                              </w:p>
                              <w:p w14:paraId="7F6B60FE" w14:textId="31F7ED0A" w:rsidR="00B2103C" w:rsidRDefault="00B2103C" w:rsidP="00B2103C">
                                <w:pPr>
                                  <w:pStyle w:val="Huisstijl-Adres"/>
                                </w:pPr>
                                <w:r>
                                  <w:t>www.hevo.nl</w:t>
                                </w:r>
                              </w:p>
                            </w:tc>
                          </w:tr>
                          <w:bookmarkEnd w:id="36"/>
                        </w:tbl>
                        <w:p w14:paraId="7F85894E" w14:textId="77777777" w:rsidR="00B2103C" w:rsidRPr="004E5AB8" w:rsidRDefault="00B2103C" w:rsidP="003303B9">
                          <w:pPr>
                            <w:pStyle w:val="Huisstijl-Pagina"/>
                            <w:rPr>
                              <w:spacing w:val="-6"/>
                              <w:szCs w:val="15"/>
                            </w:rPr>
                          </w:pPr>
                        </w:p>
                      </w:txbxContent>
                    </wps:txbx>
                    <wps:bodyPr rot="0" vert="horz" wrap="square" lIns="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0E8936" id="Text Box 29" o:spid="_x0000_s1029" type="#_x0000_t202" style="position:absolute;margin-left:499.55pt;margin-top:94.1pt;width:88.5pt;height:22.5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" filled="f" stroked="f">
              <v:textbox inset="0">
                <w:txbxContent>
                  <w:tbl>
                    <w:tblPr>
                      <w:tblW w:w="0" w:type="auto"/>
                      <w:tblLayout w:type="fixed"/>
                      <w:tblCellMar>
                        <w:left w:w="0" w:type="dxa"/>
                        <w:right w:w="0" w:type="dxa"/>
                      </w:tblCellMar>
                      <w:tblLook w:val="0000" w:firstRow="0" w:lastRow="0" w:firstColumn="0" w:lastColumn="0" w:noHBand="0" w:noVBand="0"/>
                    </w:tblPr>
                    <w:tblGrid>
                      <w:gridCol w:w="1638"/>
                    </w:tblGrid>
                    <w:tr w:rsidR="00B2103C" w14:paraId="5574DE6B" w14:textId="77777777" w:rsidTr="004B7743">
                      <w:tc>
                        <w:tcPr>
                          <w:tcW w:w="1638" w:type="dxa"/>
                          <w:shd w:val="clear" w:color="auto" w:fill="auto"/>
                          <w:tcMar>
                            <w:left w:w="28" w:type="dxa"/>
                          </w:tcMar>
                        </w:tcPr>
                        <w:p w14:paraId="0F4D58B3" w14:textId="77777777" w:rsidR="00B2103C" w:rsidRDefault="00B2103C" w:rsidP="00B2103C">
                          <w:pPr>
                            <w:pStyle w:val="Huisstijl-Lijn"/>
                            <w:rPr>
                              <w:rFonts w:cs="Arial"/>
                              <w:sz w:val="20"/>
                            </w:rPr>
                          </w:pPr>
                          <w:bookmarkStart w:id="37" w:name="bmWebsite1" w:colFirst="0" w:colLast="0"/>
                          <w:r>
                            <w:t>●●●●●●●●●●●●●●●●●●●●●●●●●</w:t>
                          </w:r>
                        </w:p>
                        <w:p w14:paraId="7F6B60FE" w14:textId="31F7ED0A" w:rsidR="00B2103C" w:rsidRDefault="00B2103C" w:rsidP="00B2103C">
                          <w:pPr>
                            <w:pStyle w:val="Huisstijl-Adres"/>
                          </w:pPr>
                          <w:r>
                            <w:t>www.hevo.nl</w:t>
                          </w:r>
                        </w:p>
                      </w:tc>
                    </w:tr>
                    <w:bookmarkEnd w:id="37"/>
                  </w:tbl>
                  <w:p w14:paraId="7F85894E" w14:textId="77777777" w:rsidR="00B2103C" w:rsidRPr="004E5AB8" w:rsidRDefault="00B2103C" w:rsidP="003303B9">
                    <w:pPr>
                      <w:pStyle w:val="Huisstijl-Pagina"/>
                      <w:rPr>
                        <w:spacing w:val="-6"/>
                        <w:szCs w:val="15"/>
                      </w:rPr>
                    </w:pPr>
                  </w:p>
                </w:txbxContent>
              </v:textbox>
              <w10:wrap anchorx="page" anchory="page"/>
            </v:shape>
          </w:pict>
        </mc:Fallback>
      </mc:AlternateContent>
    </w:r>
  </w:p>
  <w:p w14:paraId="742EEE4D" w14:textId="77777777" w:rsidR="00B2103C" w:rsidRDefault="00B2103C" w:rsidP="00883393"/>
  <w:p w14:paraId="67A29F40" w14:textId="77777777" w:rsidR="00B2103C" w:rsidRDefault="00B2103C" w:rsidP="0030146A"/>
  <w:tbl>
    <w:tblPr>
      <w:tblW w:w="0" w:type="auto"/>
      <w:tblInd w:w="777" w:type="dxa"/>
      <w:tblCellMar>
        <w:left w:w="0" w:type="dxa"/>
        <w:right w:w="0" w:type="dxa"/>
      </w:tblCellMar>
      <w:tblLook w:val="0000" w:firstRow="0" w:lastRow="0" w:firstColumn="0" w:lastColumn="0" w:noHBand="0" w:noVBand="0"/>
    </w:tblPr>
    <w:tblGrid>
      <w:gridCol w:w="3483"/>
    </w:tblGrid>
    <w:tr w:rsidR="00B2103C" w:rsidRPr="009353DA" w14:paraId="5B33ACCB" w14:textId="77777777" w:rsidTr="00EE5A02">
      <w:trPr>
        <w:cantSplit/>
        <w:trHeight w:val="227"/>
      </w:trPr>
      <w:tc>
        <w:tcPr>
          <w:tcW w:w="0" w:type="auto"/>
          <w:shd w:val="clear" w:color="auto" w:fill="auto"/>
        </w:tcPr>
        <w:p w14:paraId="64C45667" w14:textId="64780F3C" w:rsidR="00B2103C" w:rsidRPr="00D170A7" w:rsidRDefault="00B2103C" w:rsidP="00B2103C">
          <w:pPr>
            <w:pStyle w:val="Huisstijl-SubTitel"/>
          </w:pPr>
          <w:bookmarkStart w:id="38" w:name="bmSubtitel1" w:colFirst="0" w:colLast="0"/>
          <w:r>
            <w:t>Verbouwing gemeentehuis Uden</w:t>
          </w:r>
        </w:p>
      </w:tc>
    </w:tr>
    <w:bookmarkEnd w:id="38"/>
  </w:tbl>
  <w:p w14:paraId="6878DFDB" w14:textId="77777777" w:rsidR="00B2103C" w:rsidRPr="002479B6" w:rsidRDefault="00B2103C" w:rsidP="0030146A">
    <w:pPr>
      <w:spacing w:line="240" w:lineRule="auto"/>
      <w:rPr>
        <w:sz w:val="2"/>
        <w:szCs w:val="2"/>
      </w:rPr>
    </w:pPr>
  </w:p>
  <w:tbl>
    <w:tblPr>
      <w:tblW w:w="0" w:type="auto"/>
      <w:tblInd w:w="777" w:type="dxa"/>
      <w:tblCellMar>
        <w:left w:w="0" w:type="dxa"/>
        <w:right w:w="0" w:type="dxa"/>
      </w:tblCellMar>
      <w:tblLook w:val="0000" w:firstRow="0" w:lastRow="0" w:firstColumn="0" w:lastColumn="0" w:noHBand="0" w:noVBand="0"/>
    </w:tblPr>
    <w:tblGrid>
      <w:gridCol w:w="3497"/>
    </w:tblGrid>
    <w:tr w:rsidR="00B2103C" w14:paraId="67996579" w14:textId="77777777" w:rsidTr="00EE5A02">
      <w:trPr>
        <w:cantSplit/>
        <w:trHeight w:val="80"/>
      </w:trPr>
      <w:tc>
        <w:tcPr>
          <w:tcW w:w="200" w:type="dxa"/>
          <w:shd w:val="clear" w:color="auto" w:fill="auto"/>
        </w:tcPr>
        <w:p w14:paraId="0030B4EC" w14:textId="3A5BFE1D" w:rsidR="00B2103C" w:rsidRDefault="00B2103C" w:rsidP="004B7743">
          <w:pPr>
            <w:pStyle w:val="Huisstijl-Lijn"/>
          </w:pPr>
          <w:bookmarkStart w:id="39" w:name="bmSubtitelLijn" w:colFirst="0" w:colLast="0"/>
          <w:r>
            <w:t>●●●●●●●●●●●●●●●●●●●●●●●●●●●●●●●●●●●●●●●●●●●●●●●●●●●●●●●●●●</w:t>
          </w:r>
        </w:p>
      </w:tc>
    </w:tr>
    <w:bookmarkEnd w:id="39"/>
  </w:tbl>
  <w:p w14:paraId="02D6C574" w14:textId="77777777" w:rsidR="00B2103C" w:rsidRPr="00F85637" w:rsidRDefault="00B2103C" w:rsidP="00F85637">
    <w:pPr>
      <w:spacing w:line="240" w:lineRule="auto"/>
      <w:rPr>
        <w:sz w:val="2"/>
        <w:szCs w:val="2"/>
      </w:rPr>
    </w:pPr>
  </w:p>
  <w:tbl>
    <w:tblPr>
      <w:tblW w:w="0" w:type="auto"/>
      <w:tblInd w:w="777" w:type="dxa"/>
      <w:tblLayout w:type="fixed"/>
      <w:tblCellMar>
        <w:left w:w="0" w:type="dxa"/>
        <w:right w:w="0" w:type="dxa"/>
      </w:tblCellMar>
      <w:tblLook w:val="0000" w:firstRow="0" w:lastRow="0" w:firstColumn="0" w:lastColumn="0" w:noHBand="0" w:noVBand="0"/>
    </w:tblPr>
    <w:tblGrid>
      <w:gridCol w:w="4879"/>
    </w:tblGrid>
    <w:tr w:rsidR="00B2103C" w14:paraId="30CED23F" w14:textId="77777777" w:rsidTr="00341154">
      <w:tc>
        <w:tcPr>
          <w:tcW w:w="4879" w:type="dxa"/>
          <w:shd w:val="clear" w:color="auto" w:fill="auto"/>
          <w:tcMar>
            <w:top w:w="0" w:type="dxa"/>
          </w:tcMar>
        </w:tcPr>
        <w:p w14:paraId="0461A3A0" w14:textId="72310078" w:rsidR="00B2103C" w:rsidRDefault="00B2103C" w:rsidP="00B2103C">
          <w:pPr>
            <w:pStyle w:val="Huisstijl-Titel"/>
          </w:pPr>
          <w:bookmarkStart w:id="40" w:name="bmTitel1" w:colFirst="0" w:colLast="0"/>
          <w:r>
            <w:t>In te vullen formulieren selectieleidraad aanbesteding Hoofdaannemer</w:t>
          </w:r>
        </w:p>
      </w:tc>
    </w:tr>
    <w:bookmarkEnd w:id="40"/>
  </w:tbl>
  <w:p w14:paraId="0964904D" w14:textId="77777777" w:rsidR="00B2103C" w:rsidRDefault="00B2103C" w:rsidP="00883393"/>
  <w:p w14:paraId="720080E5" w14:textId="77777777" w:rsidR="00B2103C" w:rsidRDefault="00B2103C" w:rsidP="00883393"/>
  <w:p w14:paraId="185DCC1D" w14:textId="77777777" w:rsidR="00B2103C" w:rsidRDefault="00B2103C" w:rsidP="00883393"/>
  <w:p w14:paraId="616C3A97" w14:textId="77777777" w:rsidR="00B2103C" w:rsidRDefault="00B2103C" w:rsidP="00883393"/>
  <w:p w14:paraId="1010ACB1" w14:textId="77777777" w:rsidR="00B2103C" w:rsidRDefault="00B2103C" w:rsidP="00883393"/>
  <w:p w14:paraId="6ABDC31D" w14:textId="77777777" w:rsidR="00B2103C" w:rsidRDefault="00B2103C" w:rsidP="00883393"/>
  <w:p w14:paraId="0CF30DF3" w14:textId="77777777" w:rsidR="00B2103C" w:rsidRDefault="00B2103C" w:rsidP="00883393"/>
  <w:p w14:paraId="636AD1A8" w14:textId="77777777" w:rsidR="00B2103C" w:rsidRDefault="00B2103C" w:rsidP="0088339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322C4598"/>
    <w:lvl w:ilvl="0">
      <w:start w:val="1"/>
      <w:numFmt w:val="bullet"/>
      <w:pStyle w:val="Lijstopsomteken3"/>
      <w:lvlText w:val="o"/>
      <w:lvlJc w:val="left"/>
      <w:pPr>
        <w:tabs>
          <w:tab w:val="num" w:pos="1080"/>
        </w:tabs>
        <w:ind w:left="1080" w:hanging="360"/>
      </w:pPr>
      <w:rPr>
        <w:rFonts w:ascii="Courier New" w:hAnsi="Courier New" w:cs="Courier New" w:hint="default"/>
      </w:rPr>
    </w:lvl>
  </w:abstractNum>
  <w:abstractNum w:abstractNumId="1" w15:restartNumberingAfterBreak="0">
    <w:nsid w:val="FFFFFF83"/>
    <w:multiLevelType w:val="singleLevel"/>
    <w:tmpl w:val="6F605012"/>
    <w:lvl w:ilvl="0">
      <w:start w:val="1"/>
      <w:numFmt w:val="bullet"/>
      <w:pStyle w:val="Lijstopsomteken2"/>
      <w:lvlText w:val="-"/>
      <w:lvlJc w:val="left"/>
      <w:pPr>
        <w:tabs>
          <w:tab w:val="num" w:pos="720"/>
        </w:tabs>
        <w:ind w:left="720" w:hanging="360"/>
      </w:pPr>
      <w:rPr>
        <w:rFonts w:ascii="Times New Roman" w:hAnsi="Times New Roman" w:cs="Times New Roman" w:hint="default"/>
      </w:rPr>
    </w:lvl>
  </w:abstractNum>
  <w:abstractNum w:abstractNumId="2" w15:restartNumberingAfterBreak="0">
    <w:nsid w:val="FFFFFF89"/>
    <w:multiLevelType w:val="singleLevel"/>
    <w:tmpl w:val="6F044CD6"/>
    <w:lvl w:ilvl="0">
      <w:start w:val="1"/>
      <w:numFmt w:val="bullet"/>
      <w:pStyle w:val="Lijstopsomteken"/>
      <w:lvlText w:val=""/>
      <w:lvlJc w:val="left"/>
      <w:pPr>
        <w:tabs>
          <w:tab w:val="num" w:pos="360"/>
        </w:tabs>
        <w:ind w:left="360" w:hanging="360"/>
      </w:pPr>
      <w:rPr>
        <w:rFonts w:ascii="Symbol" w:hAnsi="Symbol" w:hint="default"/>
      </w:rPr>
    </w:lvl>
  </w:abstractNum>
  <w:abstractNum w:abstractNumId="3" w15:restartNumberingAfterBreak="0">
    <w:nsid w:val="05390F28"/>
    <w:multiLevelType w:val="hybridMultilevel"/>
    <w:tmpl w:val="B29E08A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5874AAA"/>
    <w:multiLevelType w:val="hybridMultilevel"/>
    <w:tmpl w:val="47029F6A"/>
    <w:lvl w:ilvl="0" w:tplc="04130001">
      <w:start w:val="1"/>
      <w:numFmt w:val="bullet"/>
      <w:lvlText w:val=""/>
      <w:lvlJc w:val="left"/>
      <w:pPr>
        <w:ind w:left="774" w:hanging="360"/>
      </w:pPr>
      <w:rPr>
        <w:rFonts w:ascii="Symbol" w:hAnsi="Symbol" w:hint="default"/>
      </w:rPr>
    </w:lvl>
    <w:lvl w:ilvl="1" w:tplc="04130003">
      <w:start w:val="1"/>
      <w:numFmt w:val="bullet"/>
      <w:lvlText w:val="o"/>
      <w:lvlJc w:val="left"/>
      <w:pPr>
        <w:ind w:left="1494" w:hanging="360"/>
      </w:pPr>
      <w:rPr>
        <w:rFonts w:ascii="Courier New" w:hAnsi="Courier New" w:cs="Courier New" w:hint="default"/>
      </w:rPr>
    </w:lvl>
    <w:lvl w:ilvl="2" w:tplc="04130005" w:tentative="1">
      <w:start w:val="1"/>
      <w:numFmt w:val="bullet"/>
      <w:lvlText w:val=""/>
      <w:lvlJc w:val="left"/>
      <w:pPr>
        <w:ind w:left="2214" w:hanging="360"/>
      </w:pPr>
      <w:rPr>
        <w:rFonts w:ascii="Wingdings" w:hAnsi="Wingdings" w:hint="default"/>
      </w:rPr>
    </w:lvl>
    <w:lvl w:ilvl="3" w:tplc="04130001" w:tentative="1">
      <w:start w:val="1"/>
      <w:numFmt w:val="bullet"/>
      <w:lvlText w:val=""/>
      <w:lvlJc w:val="left"/>
      <w:pPr>
        <w:ind w:left="2934" w:hanging="360"/>
      </w:pPr>
      <w:rPr>
        <w:rFonts w:ascii="Symbol" w:hAnsi="Symbol" w:hint="default"/>
      </w:rPr>
    </w:lvl>
    <w:lvl w:ilvl="4" w:tplc="04130003" w:tentative="1">
      <w:start w:val="1"/>
      <w:numFmt w:val="bullet"/>
      <w:lvlText w:val="o"/>
      <w:lvlJc w:val="left"/>
      <w:pPr>
        <w:ind w:left="3654" w:hanging="360"/>
      </w:pPr>
      <w:rPr>
        <w:rFonts w:ascii="Courier New" w:hAnsi="Courier New" w:cs="Courier New" w:hint="default"/>
      </w:rPr>
    </w:lvl>
    <w:lvl w:ilvl="5" w:tplc="04130005" w:tentative="1">
      <w:start w:val="1"/>
      <w:numFmt w:val="bullet"/>
      <w:lvlText w:val=""/>
      <w:lvlJc w:val="left"/>
      <w:pPr>
        <w:ind w:left="4374" w:hanging="360"/>
      </w:pPr>
      <w:rPr>
        <w:rFonts w:ascii="Wingdings" w:hAnsi="Wingdings" w:hint="default"/>
      </w:rPr>
    </w:lvl>
    <w:lvl w:ilvl="6" w:tplc="04130001" w:tentative="1">
      <w:start w:val="1"/>
      <w:numFmt w:val="bullet"/>
      <w:lvlText w:val=""/>
      <w:lvlJc w:val="left"/>
      <w:pPr>
        <w:ind w:left="5094" w:hanging="360"/>
      </w:pPr>
      <w:rPr>
        <w:rFonts w:ascii="Symbol" w:hAnsi="Symbol" w:hint="default"/>
      </w:rPr>
    </w:lvl>
    <w:lvl w:ilvl="7" w:tplc="04130003" w:tentative="1">
      <w:start w:val="1"/>
      <w:numFmt w:val="bullet"/>
      <w:lvlText w:val="o"/>
      <w:lvlJc w:val="left"/>
      <w:pPr>
        <w:ind w:left="5814" w:hanging="360"/>
      </w:pPr>
      <w:rPr>
        <w:rFonts w:ascii="Courier New" w:hAnsi="Courier New" w:cs="Courier New" w:hint="default"/>
      </w:rPr>
    </w:lvl>
    <w:lvl w:ilvl="8" w:tplc="04130005" w:tentative="1">
      <w:start w:val="1"/>
      <w:numFmt w:val="bullet"/>
      <w:lvlText w:val=""/>
      <w:lvlJc w:val="left"/>
      <w:pPr>
        <w:ind w:left="6534" w:hanging="360"/>
      </w:pPr>
      <w:rPr>
        <w:rFonts w:ascii="Wingdings" w:hAnsi="Wingdings" w:hint="default"/>
      </w:rPr>
    </w:lvl>
  </w:abstractNum>
  <w:abstractNum w:abstractNumId="5" w15:restartNumberingAfterBreak="0">
    <w:nsid w:val="062F72E0"/>
    <w:multiLevelType w:val="hybridMultilevel"/>
    <w:tmpl w:val="C2FA8CF8"/>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07711E2E"/>
    <w:multiLevelType w:val="hybridMultilevel"/>
    <w:tmpl w:val="EB86177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7" w15:restartNumberingAfterBreak="0">
    <w:nsid w:val="098A1DC1"/>
    <w:multiLevelType w:val="hybridMultilevel"/>
    <w:tmpl w:val="C3EE1E4C"/>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8" w15:restartNumberingAfterBreak="0">
    <w:nsid w:val="0A482BB4"/>
    <w:multiLevelType w:val="hybridMultilevel"/>
    <w:tmpl w:val="B7C2026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0D6213C6"/>
    <w:multiLevelType w:val="hybridMultilevel"/>
    <w:tmpl w:val="AB460DAE"/>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12143820"/>
    <w:multiLevelType w:val="hybridMultilevel"/>
    <w:tmpl w:val="B2922C0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1" w15:restartNumberingAfterBreak="0">
    <w:nsid w:val="13C63652"/>
    <w:multiLevelType w:val="hybridMultilevel"/>
    <w:tmpl w:val="2CD0A90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194364A8"/>
    <w:multiLevelType w:val="hybridMultilevel"/>
    <w:tmpl w:val="831E880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C966CA4"/>
    <w:multiLevelType w:val="hybridMultilevel"/>
    <w:tmpl w:val="3E20D25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1E293D9B"/>
    <w:multiLevelType w:val="hybridMultilevel"/>
    <w:tmpl w:val="F176CCD4"/>
    <w:lvl w:ilvl="0" w:tplc="04130001">
      <w:start w:val="1"/>
      <w:numFmt w:val="bullet"/>
      <w:lvlText w:val=""/>
      <w:lvlJc w:val="left"/>
      <w:pPr>
        <w:ind w:left="780" w:hanging="360"/>
      </w:pPr>
      <w:rPr>
        <w:rFonts w:ascii="Symbol" w:hAnsi="Symbol" w:hint="default"/>
      </w:rPr>
    </w:lvl>
    <w:lvl w:ilvl="1" w:tplc="04130003" w:tentative="1">
      <w:start w:val="1"/>
      <w:numFmt w:val="bullet"/>
      <w:lvlText w:val="o"/>
      <w:lvlJc w:val="left"/>
      <w:pPr>
        <w:ind w:left="1500" w:hanging="360"/>
      </w:pPr>
      <w:rPr>
        <w:rFonts w:ascii="Courier New" w:hAnsi="Courier New" w:cs="Courier New" w:hint="default"/>
      </w:rPr>
    </w:lvl>
    <w:lvl w:ilvl="2" w:tplc="04130005" w:tentative="1">
      <w:start w:val="1"/>
      <w:numFmt w:val="bullet"/>
      <w:lvlText w:val=""/>
      <w:lvlJc w:val="left"/>
      <w:pPr>
        <w:ind w:left="2220" w:hanging="360"/>
      </w:pPr>
      <w:rPr>
        <w:rFonts w:ascii="Wingdings" w:hAnsi="Wingdings" w:hint="default"/>
      </w:rPr>
    </w:lvl>
    <w:lvl w:ilvl="3" w:tplc="04130001" w:tentative="1">
      <w:start w:val="1"/>
      <w:numFmt w:val="bullet"/>
      <w:lvlText w:val=""/>
      <w:lvlJc w:val="left"/>
      <w:pPr>
        <w:ind w:left="2940" w:hanging="360"/>
      </w:pPr>
      <w:rPr>
        <w:rFonts w:ascii="Symbol" w:hAnsi="Symbol" w:hint="default"/>
      </w:rPr>
    </w:lvl>
    <w:lvl w:ilvl="4" w:tplc="04130003" w:tentative="1">
      <w:start w:val="1"/>
      <w:numFmt w:val="bullet"/>
      <w:lvlText w:val="o"/>
      <w:lvlJc w:val="left"/>
      <w:pPr>
        <w:ind w:left="3660" w:hanging="360"/>
      </w:pPr>
      <w:rPr>
        <w:rFonts w:ascii="Courier New" w:hAnsi="Courier New" w:cs="Courier New" w:hint="default"/>
      </w:rPr>
    </w:lvl>
    <w:lvl w:ilvl="5" w:tplc="04130005" w:tentative="1">
      <w:start w:val="1"/>
      <w:numFmt w:val="bullet"/>
      <w:lvlText w:val=""/>
      <w:lvlJc w:val="left"/>
      <w:pPr>
        <w:ind w:left="4380" w:hanging="360"/>
      </w:pPr>
      <w:rPr>
        <w:rFonts w:ascii="Wingdings" w:hAnsi="Wingdings" w:hint="default"/>
      </w:rPr>
    </w:lvl>
    <w:lvl w:ilvl="6" w:tplc="04130001" w:tentative="1">
      <w:start w:val="1"/>
      <w:numFmt w:val="bullet"/>
      <w:lvlText w:val=""/>
      <w:lvlJc w:val="left"/>
      <w:pPr>
        <w:ind w:left="5100" w:hanging="360"/>
      </w:pPr>
      <w:rPr>
        <w:rFonts w:ascii="Symbol" w:hAnsi="Symbol" w:hint="default"/>
      </w:rPr>
    </w:lvl>
    <w:lvl w:ilvl="7" w:tplc="04130003" w:tentative="1">
      <w:start w:val="1"/>
      <w:numFmt w:val="bullet"/>
      <w:lvlText w:val="o"/>
      <w:lvlJc w:val="left"/>
      <w:pPr>
        <w:ind w:left="5820" w:hanging="360"/>
      </w:pPr>
      <w:rPr>
        <w:rFonts w:ascii="Courier New" w:hAnsi="Courier New" w:cs="Courier New" w:hint="default"/>
      </w:rPr>
    </w:lvl>
    <w:lvl w:ilvl="8" w:tplc="04130005" w:tentative="1">
      <w:start w:val="1"/>
      <w:numFmt w:val="bullet"/>
      <w:lvlText w:val=""/>
      <w:lvlJc w:val="left"/>
      <w:pPr>
        <w:ind w:left="6540" w:hanging="360"/>
      </w:pPr>
      <w:rPr>
        <w:rFonts w:ascii="Wingdings" w:hAnsi="Wingdings" w:hint="default"/>
      </w:rPr>
    </w:lvl>
  </w:abstractNum>
  <w:abstractNum w:abstractNumId="15" w15:restartNumberingAfterBreak="0">
    <w:nsid w:val="1F0542A5"/>
    <w:multiLevelType w:val="hybridMultilevel"/>
    <w:tmpl w:val="669A828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21BA0548"/>
    <w:multiLevelType w:val="hybridMultilevel"/>
    <w:tmpl w:val="73760DA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7" w15:restartNumberingAfterBreak="0">
    <w:nsid w:val="2531064F"/>
    <w:multiLevelType w:val="hybridMultilevel"/>
    <w:tmpl w:val="0130C5F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15:restartNumberingAfterBreak="0">
    <w:nsid w:val="26776DFC"/>
    <w:multiLevelType w:val="hybridMultilevel"/>
    <w:tmpl w:val="F460A43C"/>
    <w:lvl w:ilvl="0" w:tplc="FBD6CE46">
      <w:start w:val="3"/>
      <w:numFmt w:val="bullet"/>
      <w:lvlText w:val="-"/>
      <w:lvlJc w:val="left"/>
      <w:pPr>
        <w:ind w:left="360" w:hanging="360"/>
      </w:pPr>
      <w:rPr>
        <w:rFonts w:ascii="Arial" w:eastAsia="Times New Roman" w:hAnsi="Aria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9" w15:restartNumberingAfterBreak="0">
    <w:nsid w:val="2B842D87"/>
    <w:multiLevelType w:val="hybridMultilevel"/>
    <w:tmpl w:val="8564E95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15:restartNumberingAfterBreak="0">
    <w:nsid w:val="2CE03E8B"/>
    <w:multiLevelType w:val="hybridMultilevel"/>
    <w:tmpl w:val="1DD608A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3EB722B8"/>
    <w:multiLevelType w:val="hybridMultilevel"/>
    <w:tmpl w:val="683411E6"/>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2" w15:restartNumberingAfterBreak="0">
    <w:nsid w:val="440946F3"/>
    <w:multiLevelType w:val="hybridMultilevel"/>
    <w:tmpl w:val="C3CC01EE"/>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3" w15:restartNumberingAfterBreak="0">
    <w:nsid w:val="454A6077"/>
    <w:multiLevelType w:val="hybridMultilevel"/>
    <w:tmpl w:val="3666756C"/>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4" w15:restartNumberingAfterBreak="0">
    <w:nsid w:val="513E057A"/>
    <w:multiLevelType w:val="multilevel"/>
    <w:tmpl w:val="D31E9D54"/>
    <w:lvl w:ilvl="0">
      <w:start w:val="1"/>
      <w:numFmt w:val="none"/>
      <w:lvlText w:val="%1"/>
      <w:lvlJc w:val="left"/>
      <w:pPr>
        <w:tabs>
          <w:tab w:val="num" w:pos="360"/>
        </w:tabs>
        <w:ind w:left="0" w:firstLine="0"/>
      </w:pPr>
      <w:rPr>
        <w:rFonts w:hint="default"/>
      </w:rPr>
    </w:lvl>
    <w:lvl w:ilvl="1">
      <w:start w:val="1"/>
      <w:numFmt w:val="decimal"/>
      <w:lvlText w:val="%1%2"/>
      <w:lvlJc w:val="right"/>
      <w:pPr>
        <w:tabs>
          <w:tab w:val="num" w:pos="0"/>
        </w:tabs>
        <w:ind w:left="0" w:hanging="440"/>
      </w:pPr>
      <w:rPr>
        <w:rFonts w:hint="default"/>
      </w:rPr>
    </w:lvl>
    <w:lvl w:ilvl="2">
      <w:start w:val="1"/>
      <w:numFmt w:val="decimal"/>
      <w:lvlText w:val="%1%2.%3"/>
      <w:lvlJc w:val="right"/>
      <w:pPr>
        <w:tabs>
          <w:tab w:val="num" w:pos="0"/>
        </w:tabs>
        <w:ind w:left="0" w:hanging="440"/>
      </w:pPr>
      <w:rPr>
        <w:rFonts w:hint="default"/>
      </w:rPr>
    </w:lvl>
    <w:lvl w:ilvl="3">
      <w:start w:val="1"/>
      <w:numFmt w:val="decimal"/>
      <w:lvlText w:val="%1%2.%3.%4"/>
      <w:lvlJc w:val="right"/>
      <w:pPr>
        <w:tabs>
          <w:tab w:val="num" w:pos="0"/>
        </w:tabs>
        <w:ind w:left="0" w:hanging="440"/>
      </w:pPr>
      <w:rPr>
        <w:rFonts w:hint="default"/>
      </w:rPr>
    </w:lvl>
    <w:lvl w:ilvl="4">
      <w:start w:val="1"/>
      <w:numFmt w:val="decimal"/>
      <w:lvlText w:val="%1%2.%3.%4.%5"/>
      <w:lvlJc w:val="right"/>
      <w:pPr>
        <w:tabs>
          <w:tab w:val="num" w:pos="0"/>
        </w:tabs>
        <w:ind w:left="0" w:hanging="440"/>
      </w:pPr>
      <w:rPr>
        <w:rFonts w:hint="default"/>
      </w:rPr>
    </w:lvl>
    <w:lvl w:ilvl="5">
      <w:start w:val="1"/>
      <w:numFmt w:val="decimal"/>
      <w:lvlText w:val="%1%2.%3.%4.%5.%6"/>
      <w:lvlJc w:val="right"/>
      <w:pPr>
        <w:tabs>
          <w:tab w:val="num" w:pos="0"/>
        </w:tabs>
        <w:ind w:left="0" w:hanging="440"/>
      </w:pPr>
      <w:rPr>
        <w:rFonts w:hint="default"/>
      </w:rPr>
    </w:lvl>
    <w:lvl w:ilvl="6">
      <w:start w:val="1"/>
      <w:numFmt w:val="decimal"/>
      <w:lvlText w:val="%1%2.%3.%4.%5.%6.%7"/>
      <w:lvlJc w:val="right"/>
      <w:pPr>
        <w:tabs>
          <w:tab w:val="num" w:pos="0"/>
        </w:tabs>
        <w:ind w:left="0" w:hanging="440"/>
      </w:pPr>
      <w:rPr>
        <w:rFonts w:hint="default"/>
      </w:rPr>
    </w:lvl>
    <w:lvl w:ilvl="7">
      <w:start w:val="1"/>
      <w:numFmt w:val="none"/>
      <w:lvlRestart w:val="1"/>
      <w:lvlText w:val=""/>
      <w:lvlJc w:val="left"/>
      <w:pPr>
        <w:tabs>
          <w:tab w:val="num" w:pos="360"/>
        </w:tabs>
        <w:ind w:left="0" w:firstLine="0"/>
      </w:pPr>
      <w:rPr>
        <w:rFonts w:hint="default"/>
      </w:rPr>
    </w:lvl>
    <w:lvl w:ilvl="8">
      <w:start w:val="1"/>
      <w:numFmt w:val="none"/>
      <w:lvlRestart w:val="0"/>
      <w:lvlText w:val=""/>
      <w:lvlJc w:val="left"/>
      <w:pPr>
        <w:tabs>
          <w:tab w:val="num" w:pos="360"/>
        </w:tabs>
        <w:ind w:left="0" w:firstLine="0"/>
      </w:pPr>
      <w:rPr>
        <w:rFonts w:hint="default"/>
      </w:rPr>
    </w:lvl>
  </w:abstractNum>
  <w:abstractNum w:abstractNumId="25" w15:restartNumberingAfterBreak="0">
    <w:nsid w:val="51F8631D"/>
    <w:multiLevelType w:val="hybridMultilevel"/>
    <w:tmpl w:val="5C602AE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53FB1C2C"/>
    <w:multiLevelType w:val="hybridMultilevel"/>
    <w:tmpl w:val="432C686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558648AF"/>
    <w:multiLevelType w:val="hybridMultilevel"/>
    <w:tmpl w:val="2698ECC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57C747E2"/>
    <w:multiLevelType w:val="hybridMultilevel"/>
    <w:tmpl w:val="E68E7B2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9" w15:restartNumberingAfterBreak="0">
    <w:nsid w:val="5AE13F50"/>
    <w:multiLevelType w:val="multilevel"/>
    <w:tmpl w:val="B9F6C636"/>
    <w:lvl w:ilvl="0">
      <w:start w:val="1"/>
      <w:numFmt w:val="decimal"/>
      <w:pStyle w:val="Kop1"/>
      <w:lvlText w:val="%1."/>
      <w:lvlJc w:val="left"/>
      <w:pPr>
        <w:tabs>
          <w:tab w:val="num" w:pos="0"/>
        </w:tabs>
        <w:ind w:left="0" w:hanging="947"/>
      </w:pPr>
      <w:rPr>
        <w:rFonts w:hint="default"/>
      </w:rPr>
    </w:lvl>
    <w:lvl w:ilvl="1">
      <w:start w:val="1"/>
      <w:numFmt w:val="decimal"/>
      <w:pStyle w:val="Kop2"/>
      <w:lvlText w:val="%1.%2."/>
      <w:lvlJc w:val="left"/>
      <w:pPr>
        <w:tabs>
          <w:tab w:val="num" w:pos="0"/>
        </w:tabs>
        <w:ind w:left="0" w:hanging="947"/>
      </w:pPr>
      <w:rPr>
        <w:rFonts w:hint="default"/>
      </w:rPr>
    </w:lvl>
    <w:lvl w:ilvl="2">
      <w:start w:val="1"/>
      <w:numFmt w:val="decimal"/>
      <w:pStyle w:val="Kop3"/>
      <w:lvlText w:val="%1.%2.%3."/>
      <w:lvlJc w:val="left"/>
      <w:pPr>
        <w:tabs>
          <w:tab w:val="num" w:pos="0"/>
        </w:tabs>
        <w:ind w:left="0" w:hanging="947"/>
      </w:pPr>
      <w:rPr>
        <w:rFonts w:hint="default"/>
      </w:rPr>
    </w:lvl>
    <w:lvl w:ilvl="3">
      <w:start w:val="1"/>
      <w:numFmt w:val="none"/>
      <w:lvlText w:val=""/>
      <w:lvlJc w:val="right"/>
      <w:pPr>
        <w:tabs>
          <w:tab w:val="num" w:pos="-1014"/>
        </w:tabs>
        <w:ind w:left="-1014" w:hanging="255"/>
      </w:pPr>
      <w:rPr>
        <w:rFonts w:hint="default"/>
      </w:rPr>
    </w:lvl>
    <w:lvl w:ilvl="4">
      <w:start w:val="1"/>
      <w:numFmt w:val="none"/>
      <w:lvlText w:val="%1.%2.%3.%4.%5"/>
      <w:lvlJc w:val="right"/>
      <w:pPr>
        <w:tabs>
          <w:tab w:val="num" w:pos="-1014"/>
        </w:tabs>
        <w:ind w:left="-1014" w:hanging="255"/>
      </w:pPr>
      <w:rPr>
        <w:rFonts w:hint="default"/>
      </w:rPr>
    </w:lvl>
    <w:lvl w:ilvl="5">
      <w:start w:val="1"/>
      <w:numFmt w:val="upperLetter"/>
      <w:lvlRestart w:val="1"/>
      <w:lvlText w:val="%6"/>
      <w:lvlJc w:val="left"/>
      <w:pPr>
        <w:tabs>
          <w:tab w:val="num" w:pos="-874"/>
        </w:tabs>
        <w:ind w:left="-874" w:firstLine="0"/>
      </w:pPr>
      <w:rPr>
        <w:rFonts w:hint="default"/>
      </w:rPr>
    </w:lvl>
    <w:lvl w:ilvl="6">
      <w:start w:val="1"/>
      <w:numFmt w:val="decimal"/>
      <w:lvlText w:val="%6.%7"/>
      <w:lvlJc w:val="left"/>
      <w:pPr>
        <w:tabs>
          <w:tab w:val="num" w:pos="-874"/>
        </w:tabs>
        <w:ind w:left="-874" w:firstLine="0"/>
      </w:pPr>
      <w:rPr>
        <w:rFonts w:hint="default"/>
      </w:rPr>
    </w:lvl>
    <w:lvl w:ilvl="7">
      <w:start w:val="1"/>
      <w:numFmt w:val="decimal"/>
      <w:lvlText w:val="%6.%8.%7"/>
      <w:lvlJc w:val="left"/>
      <w:pPr>
        <w:tabs>
          <w:tab w:val="num" w:pos="-874"/>
        </w:tabs>
        <w:ind w:left="-874" w:firstLine="0"/>
      </w:pPr>
      <w:rPr>
        <w:rFonts w:hint="default"/>
      </w:rPr>
    </w:lvl>
    <w:lvl w:ilvl="8">
      <w:start w:val="1"/>
      <w:numFmt w:val="none"/>
      <w:lvlText w:val=""/>
      <w:lvlJc w:val="left"/>
      <w:pPr>
        <w:tabs>
          <w:tab w:val="num" w:pos="-874"/>
        </w:tabs>
        <w:ind w:left="-874" w:firstLine="0"/>
      </w:pPr>
      <w:rPr>
        <w:rFonts w:hint="default"/>
      </w:rPr>
    </w:lvl>
  </w:abstractNum>
  <w:abstractNum w:abstractNumId="30" w15:restartNumberingAfterBreak="0">
    <w:nsid w:val="611408BA"/>
    <w:multiLevelType w:val="hybridMultilevel"/>
    <w:tmpl w:val="DCCE8E5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63F2061F"/>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79F0D9B"/>
    <w:multiLevelType w:val="hybridMultilevel"/>
    <w:tmpl w:val="16F65B66"/>
    <w:lvl w:ilvl="0" w:tplc="04130019">
      <w:start w:val="1"/>
      <w:numFmt w:val="lowerLetter"/>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3" w15:restartNumberingAfterBreak="0">
    <w:nsid w:val="67C718F6"/>
    <w:multiLevelType w:val="hybridMultilevel"/>
    <w:tmpl w:val="A79693B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4" w15:restartNumberingAfterBreak="0">
    <w:nsid w:val="6B6F5581"/>
    <w:multiLevelType w:val="hybridMultilevel"/>
    <w:tmpl w:val="075EEC2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6DCF680C"/>
    <w:multiLevelType w:val="hybridMultilevel"/>
    <w:tmpl w:val="C7DA9B9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78216F26"/>
    <w:multiLevelType w:val="hybridMultilevel"/>
    <w:tmpl w:val="CC987818"/>
    <w:lvl w:ilvl="0" w:tplc="04130001">
      <w:start w:val="1"/>
      <w:numFmt w:val="bullet"/>
      <w:lvlText w:val=""/>
      <w:lvlJc w:val="left"/>
      <w:pPr>
        <w:ind w:left="-227" w:hanging="360"/>
      </w:pPr>
      <w:rPr>
        <w:rFonts w:ascii="Symbol" w:hAnsi="Symbol" w:hint="default"/>
      </w:rPr>
    </w:lvl>
    <w:lvl w:ilvl="1" w:tplc="04130003" w:tentative="1">
      <w:start w:val="1"/>
      <w:numFmt w:val="bullet"/>
      <w:lvlText w:val="o"/>
      <w:lvlJc w:val="left"/>
      <w:pPr>
        <w:ind w:left="493" w:hanging="360"/>
      </w:pPr>
      <w:rPr>
        <w:rFonts w:ascii="Courier New" w:hAnsi="Courier New" w:cs="Courier New" w:hint="default"/>
      </w:rPr>
    </w:lvl>
    <w:lvl w:ilvl="2" w:tplc="04130005" w:tentative="1">
      <w:start w:val="1"/>
      <w:numFmt w:val="bullet"/>
      <w:lvlText w:val=""/>
      <w:lvlJc w:val="left"/>
      <w:pPr>
        <w:ind w:left="1213" w:hanging="360"/>
      </w:pPr>
      <w:rPr>
        <w:rFonts w:ascii="Wingdings" w:hAnsi="Wingdings" w:hint="default"/>
      </w:rPr>
    </w:lvl>
    <w:lvl w:ilvl="3" w:tplc="04130001" w:tentative="1">
      <w:start w:val="1"/>
      <w:numFmt w:val="bullet"/>
      <w:lvlText w:val=""/>
      <w:lvlJc w:val="left"/>
      <w:pPr>
        <w:ind w:left="1933" w:hanging="360"/>
      </w:pPr>
      <w:rPr>
        <w:rFonts w:ascii="Symbol" w:hAnsi="Symbol" w:hint="default"/>
      </w:rPr>
    </w:lvl>
    <w:lvl w:ilvl="4" w:tplc="04130003" w:tentative="1">
      <w:start w:val="1"/>
      <w:numFmt w:val="bullet"/>
      <w:lvlText w:val="o"/>
      <w:lvlJc w:val="left"/>
      <w:pPr>
        <w:ind w:left="2653" w:hanging="360"/>
      </w:pPr>
      <w:rPr>
        <w:rFonts w:ascii="Courier New" w:hAnsi="Courier New" w:cs="Courier New" w:hint="default"/>
      </w:rPr>
    </w:lvl>
    <w:lvl w:ilvl="5" w:tplc="04130005" w:tentative="1">
      <w:start w:val="1"/>
      <w:numFmt w:val="bullet"/>
      <w:lvlText w:val=""/>
      <w:lvlJc w:val="left"/>
      <w:pPr>
        <w:ind w:left="3373" w:hanging="360"/>
      </w:pPr>
      <w:rPr>
        <w:rFonts w:ascii="Wingdings" w:hAnsi="Wingdings" w:hint="default"/>
      </w:rPr>
    </w:lvl>
    <w:lvl w:ilvl="6" w:tplc="04130001" w:tentative="1">
      <w:start w:val="1"/>
      <w:numFmt w:val="bullet"/>
      <w:lvlText w:val=""/>
      <w:lvlJc w:val="left"/>
      <w:pPr>
        <w:ind w:left="4093" w:hanging="360"/>
      </w:pPr>
      <w:rPr>
        <w:rFonts w:ascii="Symbol" w:hAnsi="Symbol" w:hint="default"/>
      </w:rPr>
    </w:lvl>
    <w:lvl w:ilvl="7" w:tplc="04130003" w:tentative="1">
      <w:start w:val="1"/>
      <w:numFmt w:val="bullet"/>
      <w:lvlText w:val="o"/>
      <w:lvlJc w:val="left"/>
      <w:pPr>
        <w:ind w:left="4813" w:hanging="360"/>
      </w:pPr>
      <w:rPr>
        <w:rFonts w:ascii="Courier New" w:hAnsi="Courier New" w:cs="Courier New" w:hint="default"/>
      </w:rPr>
    </w:lvl>
    <w:lvl w:ilvl="8" w:tplc="04130005" w:tentative="1">
      <w:start w:val="1"/>
      <w:numFmt w:val="bullet"/>
      <w:lvlText w:val=""/>
      <w:lvlJc w:val="left"/>
      <w:pPr>
        <w:ind w:left="5533" w:hanging="360"/>
      </w:pPr>
      <w:rPr>
        <w:rFonts w:ascii="Wingdings" w:hAnsi="Wingdings" w:hint="default"/>
      </w:rPr>
    </w:lvl>
  </w:abstractNum>
  <w:abstractNum w:abstractNumId="37" w15:restartNumberingAfterBreak="0">
    <w:nsid w:val="78C15257"/>
    <w:multiLevelType w:val="hybridMultilevel"/>
    <w:tmpl w:val="33940A2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15:restartNumberingAfterBreak="0">
    <w:nsid w:val="7C355C32"/>
    <w:multiLevelType w:val="hybridMultilevel"/>
    <w:tmpl w:val="4D68EFA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15:restartNumberingAfterBreak="0">
    <w:nsid w:val="7D9472C2"/>
    <w:multiLevelType w:val="hybridMultilevel"/>
    <w:tmpl w:val="D1D8D700"/>
    <w:lvl w:ilvl="0" w:tplc="AEE295EA">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0" w15:restartNumberingAfterBreak="0">
    <w:nsid w:val="7D9E78B9"/>
    <w:multiLevelType w:val="hybridMultilevel"/>
    <w:tmpl w:val="4FF27A56"/>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1" w15:restartNumberingAfterBreak="0">
    <w:nsid w:val="7FCC11EC"/>
    <w:multiLevelType w:val="hybridMultilevel"/>
    <w:tmpl w:val="669A828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29"/>
  </w:num>
  <w:num w:numId="2">
    <w:abstractNumId w:val="2"/>
  </w:num>
  <w:num w:numId="3">
    <w:abstractNumId w:val="1"/>
  </w:num>
  <w:num w:numId="4">
    <w:abstractNumId w:val="0"/>
  </w:num>
  <w:num w:numId="5">
    <w:abstractNumId w:val="24"/>
  </w:num>
  <w:num w:numId="6">
    <w:abstractNumId w:val="25"/>
  </w:num>
  <w:num w:numId="7">
    <w:abstractNumId w:val="41"/>
  </w:num>
  <w:num w:numId="8">
    <w:abstractNumId w:val="34"/>
  </w:num>
  <w:num w:numId="9">
    <w:abstractNumId w:val="9"/>
  </w:num>
  <w:num w:numId="10">
    <w:abstractNumId w:val="8"/>
  </w:num>
  <w:num w:numId="11">
    <w:abstractNumId w:val="30"/>
  </w:num>
  <w:num w:numId="12">
    <w:abstractNumId w:val="31"/>
  </w:num>
  <w:num w:numId="13">
    <w:abstractNumId w:val="26"/>
  </w:num>
  <w:num w:numId="14">
    <w:abstractNumId w:val="3"/>
  </w:num>
  <w:num w:numId="15">
    <w:abstractNumId w:val="12"/>
  </w:num>
  <w:num w:numId="16">
    <w:abstractNumId w:val="19"/>
  </w:num>
  <w:num w:numId="17">
    <w:abstractNumId w:val="39"/>
  </w:num>
  <w:num w:numId="18">
    <w:abstractNumId w:val="37"/>
  </w:num>
  <w:num w:numId="19">
    <w:abstractNumId w:val="13"/>
  </w:num>
  <w:num w:numId="20">
    <w:abstractNumId w:val="38"/>
  </w:num>
  <w:num w:numId="21">
    <w:abstractNumId w:val="6"/>
  </w:num>
  <w:num w:numId="22">
    <w:abstractNumId w:val="16"/>
  </w:num>
  <w:num w:numId="23">
    <w:abstractNumId w:val="29"/>
  </w:num>
  <w:num w:numId="24">
    <w:abstractNumId w:val="29"/>
  </w:num>
  <w:num w:numId="25">
    <w:abstractNumId w:val="29"/>
  </w:num>
  <w:num w:numId="26">
    <w:abstractNumId w:val="29"/>
  </w:num>
  <w:num w:numId="27">
    <w:abstractNumId w:val="29"/>
  </w:num>
  <w:num w:numId="28">
    <w:abstractNumId w:val="29"/>
  </w:num>
  <w:num w:numId="29">
    <w:abstractNumId w:val="29"/>
  </w:num>
  <w:num w:numId="3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5"/>
  </w:num>
  <w:num w:numId="32">
    <w:abstractNumId w:val="33"/>
  </w:num>
  <w:num w:numId="33">
    <w:abstractNumId w:val="36"/>
  </w:num>
  <w:num w:numId="34">
    <w:abstractNumId w:val="32"/>
  </w:num>
  <w:num w:numId="35">
    <w:abstractNumId w:val="18"/>
  </w:num>
  <w:num w:numId="36">
    <w:abstractNumId w:val="7"/>
  </w:num>
  <w:num w:numId="37">
    <w:abstractNumId w:val="22"/>
  </w:num>
  <w:num w:numId="38">
    <w:abstractNumId w:val="5"/>
  </w:num>
  <w:num w:numId="39">
    <w:abstractNumId w:val="15"/>
  </w:num>
  <w:num w:numId="40">
    <w:abstractNumId w:val="20"/>
  </w:num>
  <w:num w:numId="41">
    <w:abstractNumId w:val="17"/>
  </w:num>
  <w:num w:numId="42">
    <w:abstractNumId w:val="28"/>
  </w:num>
  <w:num w:numId="43">
    <w:abstractNumId w:val="23"/>
  </w:num>
  <w:num w:numId="44">
    <w:abstractNumId w:val="4"/>
  </w:num>
  <w:num w:numId="45">
    <w:abstractNumId w:val="21"/>
  </w:num>
  <w:num w:numId="46">
    <w:abstractNumId w:val="10"/>
  </w:num>
  <w:num w:numId="47">
    <w:abstractNumId w:val="11"/>
  </w:num>
  <w:num w:numId="48">
    <w:abstractNumId w:val="2"/>
  </w:num>
  <w:num w:numId="49">
    <w:abstractNumId w:val="40"/>
  </w:num>
  <w:num w:numId="50">
    <w:abstractNumId w:val="14"/>
  </w:num>
  <w:num w:numId="51">
    <w:abstractNumId w:val="27"/>
  </w:num>
  <w:num w:numId="52">
    <w:abstractNumId w:val="2"/>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readOnly" w:enforcement="0"/>
  <w:defaultTabStop w:val="720"/>
  <w:hyphenationZone w:val="425"/>
  <w:drawingGridHorizontalSpacing w:val="95"/>
  <w:displayHorizontalDrawingGridEvery w:val="2"/>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BijAfsluitenOpslagSysteemBijwerken" w:val="1"/>
    <w:docVar w:name="_AanmaakDatum" w:val="01-03-2021"/>
    <w:docVar w:name="_AanmaakGebruiker" w:val="mk60"/>
    <w:docVar w:name="_KlantCode" w:val="TBI\Hevo"/>
    <w:docVar w:name="_LicCode" w:val="Hevo"/>
    <w:docVar w:name="_Versie" w:val="2019.1.5"/>
    <w:docVar w:name="Afdeling" w:val="Hevo"/>
    <w:docVar w:name="AfdelingID" w:val="5"/>
    <w:docVar w:name="AfdelingNietVermelden" w:val="0"/>
    <w:docVar w:name="Auteur" w:val="RPKeyID_122682"/>
    <w:docVar w:name="Auteur_PrintValue" w:val="de heer ing. M. van der Vliet"/>
    <w:docVar w:name="Auteurs" w:val="PersID_1528"/>
    <w:docVar w:name="Auteurs_PrintValue" w:val="Lara van den Bouwhuijsen - van der Hoeven"/>
    <w:docVar w:name="Bedrijf" w:val="Hevo"/>
    <w:docVar w:name="BedrijfID" w:val="1"/>
    <w:docVar w:name="BedrijfOndertekening" w:val="HEVO B.V."/>
    <w:docVar w:name="BedrijfStatutair" w:val="HEVO B.V."/>
    <w:docVar w:name="Beveilig" w:val="0"/>
    <w:docVar w:name="BeveiligingsniveauID" w:val="4"/>
    <w:docVar w:name="BeveiligingsniveauID_PrintValue" w:val="Mijn Project"/>
    <w:docVar w:name="ContactID" w:val="2"/>
    <w:docVar w:name="ContactID_PrintValue" w:val="Algemeen"/>
    <w:docVar w:name="Contactpersoon" w:val="Mark van der Vliet"/>
    <w:docVar w:name="ContactpersoonID" w:val="125"/>
    <w:docVar w:name="ContactpersoonVoluit" w:val="Mark van der Vliet"/>
    <w:docVar w:name="DataField_SourceDocumentPath" w:val="\\iht-fs01.idbhostingtbi.lan\datahev$\DigiOfficeDocumenten\Projecten\1671302\1\2021\1671302-0021.docx"/>
    <w:docVar w:name="DataField_StandardDocID" w:val="5d987f37-1e53-4373-9d0d-ef5c056697da"/>
    <w:docVar w:name="Datum" w:val="22-03-2021"/>
    <w:docVar w:name="Datum_PrintValue" w:val="22 maart 2021"/>
    <w:docVar w:name="Definitief" w:val="1"/>
    <w:docVar w:name="DocID" w:val="74445917-cf2d-4b10-a352-eb178e669045"/>
    <w:docVar w:name="DocIsReadOnly" w:val="0"/>
    <w:docVar w:name="DocRootDocID" w:val="74445917-cf2d-4b10-a352-eb178e669045"/>
    <w:docVar w:name="DocStatusID" w:val="2"/>
    <w:docVar w:name="DocStatusID_PrintValue" w:val="Concept"/>
    <w:docVar w:name="DocumentInfoXML" w:val="&lt;?xml version=&quot;1.0&quot;?&gt;_x000d__x000a_&lt;DocumentInfo xmlns:xsd=&quot;http://www.w3.org/2001/XMLSchema&quot; xmlns:xsi=&quot;http://www.w3.org/2001/XMLSchema-instance&quot; Action=&quot;Create&quot; Mode=&quot;Change&quot; Version=&quot;1.0&quot; SilentMode=&quot;Off&quot;&gt;_x000d__x000a__x0009_&lt;RegistrationProfile&gt;_x000d__x000a__x0009__x0009_&lt;ID&gt;4c052d41-9797-4019-bde8-7dad10e6076e&lt;/ID&gt;_x000d__x000a__x0009__x0009_&lt;Name&gt;Rapport&lt;/Name&gt;_x000d__x000a__x0009_&lt;/RegistrationProfile&gt;_x000d__x000a__x0009_&lt;Template&gt;_x000d__x000a__x0009__x0009_&lt;ID&gt;04d2d4d1-4257-42fd-a18f-9a430e1a5891&lt;/ID&gt;_x000d__x000a__x0009__x0009_&lt;Name&gt;Rapport&lt;/Name&gt;_x000d__x000a__x0009_&lt;/Template&gt;_x000d__x000a__x0009_&lt;Bookmarks&gt;_x000d__x000a__x0009__x0009_&lt;Bookmark&gt;_x000d__x000a__x0009__x0009__x0009_&lt;ID&gt;2392efcd-0d2d-4434-a2d0-c955dcf5505f&lt;/ID&gt;_x000d__x000a__x0009__x0009__x0009_&lt;Name&gt;bmLogo1&lt;/Name&gt;_x000d__x000a__x0009__x0009__x0009_&lt;BookmarkFields&gt;_x000d__x000a__x0009__x0009__x0009__x0009_&lt;BookmarkField&gt;_x000d__x000a__x0009__x0009__x0009__x0009__x0009_&lt;ID&gt;349242df-bb72-4796-9f80-cbdd8394c61e&lt;/ID&gt;_x000d__x000a__x0009__x0009__x0009__x0009__x0009_&lt;PrintValue&gt;&lt;![CDATA[\\iht-fs01.idbhostingtbi.lan\applications$\HEV\DigiOffice\Programs\WhiteOffice\Logo\Print\Kleur\Hevo.png]]&gt;&lt;/PrintValue&gt;_x000d__x000a__x0009__x0009__x0009__x0009__x0009_&lt;Type ID=&quot;4&quot;&gt;Logo&lt;/Type&gt;_x000d__x000a__x0009__x0009__x0009__x0009__x0009_&lt;Options&gt;_x000d__x000a__x0009__x0009__x0009__x0009__x0009__x0009_&lt;Option Name=&quot;BestandKleur&quot;&gt;\\iht-fs01.idbhostingtbi.lan\applications$\HEV\DigiOffice\Programs\WhiteOffice\Logo\Print\Kleur\Hevo.png&lt;/Option&gt;_x000d__x000a__x0009__x0009__x0009__x0009__x0009__x0009_&lt;Option Name=&quot;BestandMonochroom&quot;&gt;\\iht-fs01.idbhostingtbi.lan\applications$\HEV\DigiOffice\Programs\WhiteOffice\Logo\Print\Hevo.png&lt;/Option&gt;_x000d__x000a__x0009__x0009__x0009__x0009__x0009__x0009_&lt;Option Name=&quot;BasePath&quot;&gt;\\iht-fs01.idbhostingtbi.lan\applications$\HEV\DigiOffice\Programs\WhiteOffice\Logo\&lt;/Option&gt;_x000d__x000a__x0009__x0009__x0009__x0009__x0009_&lt;/Options&gt;_x000d__x000a__x0009__x0009__x0009__x0009_&lt;/BookmarkField&gt;_x000d__x000a__x0009__x0009__x0009_&lt;/BookmarkFields&gt;_x000d__x000a__x0009__x0009__x0009_&lt;ReplaceOnChange&gt;true&lt;/ReplaceOnChange&gt;_x000d__x000a__x0009__x0009_&lt;/Bookmark&gt;_x000d__x000a__x0009__x0009_&lt;Bookmark&gt;_x000d__x000a__x0009__x0009__x0009_&lt;ID&gt;a9886f9d-088d-4fbf-a648-ed0f5826bd10&lt;/ID&gt;_x000d__x000a__x0009__x0009__x0009_&lt;Name&gt;bmLogo2&lt;/Name&gt;_x000d__x000a__x0009__x0009__x0009_&lt;BookmarkFields&gt;_x000d__x000a__x0009__x0009__x0009__x0009_&lt;BookmarkField&gt;_x000d__x000a__x0009__x0009__x0009__x0009__x0009_&lt;ID&gt;97b030b9-2339-439c-9e19-67ded360db0e&lt;/ID&gt;_x000d__x000a__x0009__x0009__x0009__x0009__x0009_&lt;PrintValue&gt;&lt;![CDATA[\\iht-fs01.idbhostingtbi.lan\applications$\HEV\DigiOffice\Programs\WhiteOffice\Logo\Print\Kleur\Hevo.png]]&gt;&lt;/PrintValue&gt;_x000d__x000a__x0009__x0009__x0009__x0009__x0009_&lt;Type ID=&quot;4&quot;&gt;Logo&lt;/Type&gt;_x000d__x000a__x0009__x0009__x0009__x0009__x0009_&lt;Options&gt;_x000d__x000a__x0009__x0009__x0009__x0009__x0009__x0009_&lt;Option Name=&quot;BestandKleur&quot;&gt;\\iht-fs01.idbhostingtbi.lan\applications$\HEV\DigiOffice\Programs\WhiteOffice\Logo\Print\Kleur\Hevo.png&lt;/Option&gt;_x000d__x000a__x0009__x0009__x0009__x0009__x0009__x0009_&lt;Option Name=&quot;BestandMonochroom&quot;&gt;\\iht-fs01.idbhostingtbi.lan\applications$\HEV\DigiOffice\Programs\WhiteOffice\Logo\Print\Hevo.png&lt;/Option&gt;_x000d__x000a__x0009__x0009__x0009__x0009__x0009__x0009_&lt;Option Name=&quot;BasePath&quot;&gt;\\iht-fs01.idbhostingtbi.lan\applications$\HEV\DigiOffice\Programs\WhiteOffice\Logo\&lt;/Option&gt;_x000d__x000a__x0009__x0009__x0009__x0009__x0009_&lt;/Options&gt;_x000d__x000a__x0009__x0009__x0009__x0009_&lt;/BookmarkField&gt;_x000d__x000a__x0009__x0009__x0009_&lt;/BookmarkFields&gt;_x000d__x000a__x0009__x0009__x0009_&lt;ReplaceOnChange&gt;true&lt;/ReplaceOnChange&gt;_x000d__x000a__x0009__x0009_&lt;/Bookmark&gt;_x000d__x000a__x0009__x0009_&lt;Bookmark&gt;_x000d__x000a__x0009__x0009__x0009_&lt;ID&gt;e1114aa8-1f90-4a1f-a92d-6fd9d18ea38b&lt;/ID&gt;_x000d__x000a__x0009__x0009__x0009_&lt;Name&gt;bmAdres1&lt;/Name&gt;_x000d__x000a__x0009__x0009__x0009_&lt;BookmarkFields&gt;_x000d__x000a__x0009__x0009__x0009__x0009_&lt;BookmarkField&gt;_x000d__x000a__x0009__x0009__x0009__x0009__x0009_&lt;ID&gt;fdcee2c7-0702-42d8-9ceb-1fc95ae8e76a&lt;/ID&gt;_x000d__x000a__x0009__x0009__x0009__x0009__x0009_&lt;StyleValue&gt;Huisstijl-Adres&lt;/StyleValue&gt;_x000d__x000a__x0009__x0009__x0009__x0009__x0009_&lt;PrintValue&gt;&lt;![CDATA[[AutoText:tfLijnAdres]Statenlaan 8_x0009_Postbus 70501_x0009_T +31 (0)73 6 409 409_x0009_info@hevo.nl_x0009_KvK Brabant 16029774&lt;br/&gt;[AutoText:tfLijnAdres]5223 LA 's-Hertogenbosch_x0009_5201 CB 's-Hertogenbosch_x0009_F +31 (0)73 6 410 118 _x0009_ISO 9001-gecertificeerd_x0009_BTW 0011.60.461.B01]]&gt;&lt;/PrintValue&gt;_x000d__x000a__x0009__x0009__x0009__x0009__x0009_&lt;Type ID=&quot;15&quot;&gt;AddressBlock&lt;/Type&gt;_x000d__x000a__x0009__x0009__x0009__x0009_&lt;/BookmarkField&gt;_x000d__x000a__x0009__x0009__x0009_&lt;/BookmarkFields&gt;_x000d__x000a__x0009__x0009__x0009_&lt;ReplaceOnChange&gt;true&lt;/ReplaceOnChange&gt;_x000d__x000a__x0009__x0009_&lt;/Bookmark&gt;_x000d__x000a__x0009__x0009_&lt;Bookmark&gt;_x000d__x000a__x0009__x0009__x0009_&lt;ID&gt;5bbd8e4e-a1de-4c36-9084-3deca2a3e44f&lt;/ID&gt;_x000d__x000a__x0009__x0009__x0009_&lt;Name&gt;bmWebsite1&lt;/Name&gt;_x000d__x000a__x0009__x0009__x0009_&lt;BookmarkFields&gt;_x000d__x000a__x0009__x0009__x0009__x0009_&lt;BookmarkField&gt;_x000d__x000a__x0009__x0009__x0009__x0009__x0009_&lt;ID&gt;00ba5c52-3e7e-4139-af13-3bc5dac5c523&lt;/ID&gt;_x000d__x000a__x0009__x0009__x0009__x0009__x0009_&lt;StyleValue&gt;Huisstijl-Adres&lt;/StyleValue&gt;_x000d__x000a__x0009__x0009__x0009__x0009__x0009_&lt;PrintValue&gt;&lt;![CDATA[[Autotext:tfLijnWebsite]]]&gt;&lt;/PrintValue&gt;_x000d__x000a__x0009__x0009__x0009__x0009__x0009_&lt;Type ID=&quot;2&quot;&gt;PlainText&lt;/Type&gt;_x000d__x000a__x0009__x0009__x0009__x0009_&lt;/BookmarkField&gt;_x000d__x000a__x0009__x0009__x0009__x0009_&lt;BookmarkField&gt;_x000d__x000a__x0009__x0009__x0009__x0009__x0009_&lt;ID&gt;24217ca6-c71b-481c-a718-c05cec9fd7cc&lt;/ID&gt;_x000d__x000a__x0009__x0009__x0009__x0009__x0009_&lt;StyleValue&gt;Huisstijl-Adres&lt;/StyleValue&gt;_x000d__x000a__x0009__x0009__x0009__x0009__x0009_&lt;PrintValue&gt;&lt;![CDATA[www.hevo.nl]]&gt;&lt;/PrintValue&gt;_x000d__x000a__x0009__x0009__x0009__x0009__x0009_&lt;Type ID=&quot;20&quot;&gt;AddressLine&lt;/Type&gt;_x000d__x000a__x0009__x0009__x0009__x0009_&lt;/BookmarkField&gt;_x000d__x000a__x0009__x0009__x0009_&lt;/BookmarkFields&gt;_x000d__x000a__x0009__x0009__x0009_&lt;ReplaceOnChange&gt;true&lt;/ReplaceOnChange&gt;_x000d__x000a__x0009__x0009_&lt;/Bookmark&gt;_x000d__x000a__x0009__x0009_&lt;Bookmark&gt;_x000d__x000a__x0009__x0009__x0009_&lt;ID&gt;d3e5e1f9-ed50-4b15-8c74-5013c28ccd3a&lt;/ID&gt;_x000d__x000a__x0009__x0009__x0009_&lt;Name&gt;bmWebsite2&lt;/Name&gt;_x000d__x000a__x0009__x0009__x0009_&lt;BookmarkFields&gt;_x000d__x000a__x0009__x0009__x0009__x0009_&lt;BookmarkField&gt;_x000d__x000a__x0009__x0009__x0009__x0009__x0009_&lt;ID&gt;9ccd616b-61c5-4b8d-8239-64552ddbe3da&lt;/ID&gt;_x000d__x000a__x0009__x0009__x0009__x0009__x0009_&lt;StyleValue&gt;Huisstijl-Adres&lt;/StyleValue&gt;_x000d__x000a__x0009__x0009__x0009__x0009__x0009_&lt;PrintValue&gt;&lt;![CDATA[[Autotext:tfLijnWebsite]]]&gt;&lt;/PrintValue&gt;_x000d__x000a__x0009__x0009__x0009__x0009__x0009_&lt;Type ID=&quot;2&quot;&gt;PlainText&lt;/Type&gt;_x000d__x000a__x0009__x0009__x0009__x0009_&lt;/BookmarkField&gt;_x000d__x000a__x0009__x0009__x0009__x0009_&lt;BookmarkField&gt;_x000d__x000a__x0009__x0009__x0009__x0009__x0009_&lt;ID&gt;ac197aac-e58d-44c4-8ebe-09ce2d36c0a5&lt;/ID&gt;_x000d__x000a__x0009__x0009__x0009__x0009__x0009_&lt;StyleValue&gt;Huisstijl-Adres&lt;/StyleValue&gt;_x000d__x000a__x0009__x0009__x0009__x0009__x0009_&lt;PrintValue&gt;&lt;![CDATA[www.hevo.nl]]&gt;&lt;/PrintValue&gt;_x000d__x000a__x0009__x0009__x0009__x0009__x0009_&lt;Type ID=&quot;20&quot;&gt;AddressLine&lt;/Type&gt;_x000d__x000a__x0009__x0009__x0009__x0009_&lt;/BookmarkField&gt;_x000d__x000a__x0009__x0009__x0009_&lt;/BookmarkFields&gt;_x000d__x000a__x0009__x0009__x0009_&lt;ReplaceOnChange&gt;true&lt;/ReplaceOnChange&gt;_x000d__x000a__x0009__x0009_&lt;/Bookmark&gt;_x000d__x000a__x0009__x0009_&lt;Bookmark&gt;_x000d__x000a__x0009__x0009__x0009_&lt;ID&gt;b678075c-55a5-4064-917d-8dcc68e1df07&lt;/ID&gt;_x000d__x000a__x0009__x0009__x0009_&lt;Name&gt;bmGegevens1&lt;/Name&gt;_x000d__x000a__x0009__x0009__x0009_&lt;BookmarkFields&gt;_x000d__x000a__x0009__x0009__x0009__x0009_&lt;BookmarkField&gt;_x000d__x000a__x0009__x0009__x0009__x0009__x0009_&lt;ID&gt;7c0e5fa5-ce82-4712-862a-bfebb8239592&lt;/ID&gt;_x000d__x000a__x0009__x0009__x0009__x0009__x0009_&lt;DocumentVeldID&gt;3108ebba-d130-46a6-8408-beddd18ad17f&lt;/DocumentVeldID&gt;_x000d__x000a__x0009__x0009__x0009__x0009__x0009_&lt;StyleLabel&gt;Huisstijl-Kopje&lt;/StyleLabel&gt;_x000d__x000a__x0009__x0009__x0009__x0009__x0009_&lt;PrintLabel&gt;Opdrachtgever&lt;/PrintLabel&gt;_x000d__x000a__x0009__x0009__x0009__x0009__x0009_&lt;TextAfterLabel&gt;&amp;lt;tab/&amp;gt;&lt;/TextAfterLabel&gt;_x000d__x000a__x0009__x0009__x0009__x0009__x0009_&lt;StyleValue&gt;Huisstijl-Gegeven&lt;/StyleValue&gt;_x000d__x000a__x0009__x0009__x0009__x0009__x0009_&lt;PrintValue&gt;&lt;![CDATA[&lt;b&gt;&lt;/b&gt;]]&gt;&lt;/PrintValue&gt;_x000d__x000a__x0009__x0009__x0009__x0009__x0009_&lt;TextAfterValue&gt;&amp;lt;br/&amp;gt;&lt;/TextAfterValue&gt;_x000d__x000a__x0009__x0009__x0009__x0009__x0009_&lt;Type ID=&quot;1&quot;&gt;DocumentField&lt;/Type&gt;_x000d__x000a__x0009__x0009__x0009__x0009_&lt;/BookmarkField&gt;_x000d__x000a__x0009__x0009__x0009__x0009_&lt;BookmarkField&gt;_x000d__x000a__x0009__x0009__x0009__x0009__x0009_&lt;ID&gt;07cebda1-8c49-4e03-b77c-f26c86347ad0&lt;/ID&gt;_x000d__x000a__x0009__x0009__x0009__x0009__x0009_&lt;DocumentVeldID&gt;c966251c-569d-4110-b96d-73dea2724644&lt;/DocumentVeldID&gt;_x000d__x000a__x0009__x0009__x0009__x0009__x0009_&lt;StyleLabel&gt;Huisstijl-Kopje&lt;/StyleLabel&gt;_x000d__x000a__x0009__x0009__x0009__x0009__x0009_&lt;PrintLabel&gt;Project&lt;/PrintLabel&gt;_x000d__x000a__x0009__x0009__x0009__x0009__x0009_&lt;TextAfterLabel&gt;&amp;lt;tab/&amp;gt;&lt;/TextAfterLabel&gt;_x000d__x000a__x0009__x0009__x0009__x0009__x0009_&lt;StyleValue&gt;Huisstijl-Gegeven&lt;/StyleValue&gt;_x000d__x000a__x0009__x0009__x0009__x0009__x0009_&lt;PrintValue&gt;&lt;![CDATA[Realisatie huisvesting gemeente Maashorst i.o.]]&gt;&lt;/PrintValue&gt;_x000d__x000a__x0009__x0009__x0009__x0009__x0009_&lt;TextAfterValue&gt;&amp;lt;br/&amp;gt;&lt;/TextAfterValue&gt;_x000d__x000a__x0009__x0009__x0009__x0009__x0009_&lt;Type ID=&quot;1&quot;&gt;DocumentField&lt;/Type&gt;_x000d__x000a__x0009__x0009__x0009__x0009_&lt;/BookmarkField&gt;_x000d__x000a__x0009__x0009__x0009__x0009_&lt;BookmarkField&gt;_x000d__x000a__x0009__x0009__x0009__x0009__x0009_&lt;ID&gt;5fc7261c-197e-4ea7-977f-c95e95167565&lt;/ID&gt;_x000d__x000a__x0009__x0009__x0009__x0009__x0009_&lt;DocumentVeldID&gt;c12a59ca-56dc-4096-a143-e4cebafc49c8&lt;/DocumentVeldID&gt;_x000d__x000a__x0009__x0009__x0009__x0009__x0009_&lt;StyleLabel&gt;Huisstijl-Kopje&lt;/StyleLabel&gt;_x000d__x000a__x0009__x0009__x0009__x0009__x0009_&lt;PrintLabel&gt;Datum&lt;/PrintLabel&gt;_x000d__x000a__x0009__x0009__x0009__x0009__x0009_&lt;TextAfterLabel&gt;&amp;lt;tab/&amp;gt;&lt;/TextAfterLabel&gt;_x000d__x000a__x0009__x0009__x0009__x0009__x0009_&lt;StyleValue&gt;Huisstijl-Gegeven&lt;/StyleValue&gt;_x000d__x000a__x0009__x0009__x0009__x0009__x0009_&lt;PrintValue&gt;&lt;![CDATA[22 maart 2021]]&gt;&lt;/PrintValue&gt;_x000d__x000a__x0009__x0009__x0009__x0009__x0009_&lt;TextAfterValue&gt;&amp;lt;br/&amp;gt;&lt;/TextAfterValue&gt;_x000d__x000a__x0009__x0009__x0009__x0009__x0009_&lt;Type ID=&quot;1&quot;&gt;DocumentField&lt;/Type&gt;_x000d__x000a__x0009__x0009__x0009__x0009_&lt;/BookmarkField&gt;_x000d__x000a__x0009__x0009__x0009__x0009_&lt;BookmarkField&gt;_x000d__x000a__x0009__x0009__x0009__x0009__x0009_&lt;ID&gt;006bb77b-1cc4-4155-801d-3d587c382c0b&lt;/ID&gt;_x000d__x000a__x0009__x0009__x0009__x0009__x0009_&lt;DocumentVeldID&gt;3a71e92a-1fae-4d33-8c97-e938487c6c2a&lt;/DocumentVeldID&gt;_x000d__x000a__x0009__x0009__x0009__x0009__x0009_&lt;StyleLabel&gt;Huisstijl-Kopje&lt;/StyleLabel&gt;_x000d__x000a__x0009__x0009__x0009__x0009__x0009_&lt;PrintLabel&gt;Referentie&lt;/PrintLabel&gt;_x000d__x000a__x0009__x0009__x0009__x0009__x0009_&lt;TextAfterLabel&gt;&amp;lt;tab/&amp;gt;&lt;/TextAfterLabel&gt;_x000d__x000a__x0009__x0009__x0009__x0009__x0009_&lt;StyleValue&gt;Huisstijl-Gegeven&lt;/StyleValue&gt;_x000d__x000a__x0009__x0009__x0009__x0009__x0009_&lt;PrintValue&gt;&lt;![CDATA[1671302-0041.0.1]]&gt;&lt;/PrintValue&gt;_x000d__x000a__x0009__x0009__x0009__x0009__x0009_&lt;TextAfterValue&gt;&amp;lt;br/&amp;gt;&lt;/TextAfterValue&gt;_x000d__x000a__x0009__x0009__x0009__x0009__x0009_&lt;Type ID=&quot;1&quot;&gt;DocumentField&lt;/Type&gt;_x000d__x000a__x0009__x0009__x0009__x0009_&lt;/BookmarkField&gt;_x000d__x000a__x0009__x0009__x0009__x0009_&lt;BookmarkField&gt;_x000d__x000a__x0009__x0009__x0009__x0009__x0009_&lt;ID&gt;04486dd5-23aa-4ea0-ae89-e0f7582d9c4a&lt;/ID&gt;_x000d__x000a__x0009__x0009__x0009__x0009__x0009_&lt;DocumentVeldID&gt;95c23ac8-5a1b-4753-a43f-8901ff8caf3f&lt;/DocumentVeldID&gt;_x000d__x000a__x0009__x0009__x0009__x0009__x0009_&lt;StyleLabel&gt;Huisstijl-Kopje&lt;/StyleLabel&gt;_x000d__x000a__x0009__x0009__x0009__x0009__x0009_&lt;PrintLabel&gt;Auteur(s)&lt;/PrintLabel&gt;_x000d__x000a__x0009__x0009__x0009__x0009__x0009_&lt;TextAfterLabel&gt;&amp;lt;tab/&amp;gt;&lt;/TextAfterLabel&gt;_x000d__x000a__x0009__x0009__x0009__x0009__x0009_&lt;StyleValue&gt;Huisstijl-Gegeven&lt;/StyleValue&gt;_x000d__x000a__x0009__x0009__x0009__x0009__x0009_&lt;PrintValue&gt;&lt;![CDATA[de heer ing. M. van der Vliet]]&gt;&lt;/PrintValue&gt;_x000d__x000a__x0009__x0009__x0009__x0009__x0009_&lt;Type ID=&quot;1&quot;&gt;DocumentField&lt;/Type&gt;_x000d__x000a__x0009__x0009__x0009__x0009_&lt;/BookmarkField&gt;_x000d__x000a__x0009__x0009__x0009_&lt;/BookmarkFields&gt;_x000d__x000a__x0009__x0009__x0009_&lt;ReplaceOnChange&gt;true&lt;/ReplaceOnChange&gt;_x000d__x000a__x0009__x0009_&lt;/Bookmark&gt;_x000d__x000a__x0009__x0009_&lt;Bookmark&gt;_x000d__x000a__x0009__x0009__x0009_&lt;ID&gt;ca593ff6-8963-4095-be95-412075c1c6df&lt;/ID&gt;_x000d__x000a__x0009__x0009__x0009_&lt;Name&gt;bmConcept1&lt;/Name&gt;_x000d__x000a__x0009__x0009__x0009_&lt;BookmarkFields&gt;_x000d__x000a__x0009__x0009__x0009__x0009_&lt;BookmarkField&gt;_x000d__x000a__x0009__x0009__x0009__x0009__x0009_&lt;ID&gt;932c04cc-9eb4-4729-bca0-63074373edbf&lt;/ID&gt;_x000d__x000a__x0009__x0009__x0009__x0009__x0009_&lt;StyleValue&gt;Huisstijl-Concept&lt;/StyleValue&gt;_x000d__x000a__x0009__x0009__x0009__x0009__x0009_&lt;PrintValue&gt;&lt;![CDATA[Concept]]&gt;&lt;/PrintValue&gt;_x000d__x000a__x0009__x0009__x0009__x0009__x0009_&lt;Type ID=&quot;2&quot;&gt;PlainText&lt;/Type&gt;_x000d__x000a__x0009__x0009__x0009__x0009_&lt;/BookmarkField&gt;_x000d__x000a__x0009__x0009__x0009_&lt;/BookmarkFields&gt;_x000d__x000a__x0009__x0009__x0009_&lt;ReplaceOnChange&gt;true&lt;/ReplaceOnChange&gt;_x000d__x000a__x0009__x0009_&lt;/Bookmark&gt;_x000d__x000a__x0009__x0009_&lt;Bookmark&gt;_x000d__x000a__x0009__x0009__x0009_&lt;ID&gt;6274e61f-7a2c-4bc9-b051-ef9cdb698516&lt;/ID&gt;_x000d__x000a__x0009__x0009__x0009_&lt;Name&gt;bmTitel1&lt;/Name&gt;_x000d__x000a__x0009__x0009__x0009_&lt;BookmarkFields&gt;_x000d__x000a__x0009__x0009__x0009__x0009_&lt;BookmarkField&gt;_x000d__x000a__x0009__x0009__x0009__x0009__x0009_&lt;ID&gt;31bc0f12-3da5-46a5-835a-e89431ad4a5d&lt;/ID&gt;_x000d__x000a__x0009__x0009__x0009__x0009__x0009_&lt;DocumentVeldID&gt;8d97bc1a-8467-43b9-af14-71ec09aac448&lt;/DocumentVeldID&gt;_x000d__x000a__x0009__x0009__x0009__x0009__x0009_&lt;StyleValue&gt;Huisstijl-Titel&lt;/StyleValue&gt;_x000d__x000a__x0009__x0009__x0009__x0009__x0009_&lt;PrintValue&gt;&lt;![CDATA[In te vullen formulieren selectieleidraad aanbesteding Hoofdaannemer]]&gt;&lt;/PrintValue&gt;_x000d__x000a__x0009__x0009__x0009__x0009__x0009_&lt;Type ID=&quot;1&quot;&gt;DocumentField&lt;/Type&gt;_x000d__x000a__x0009__x0009__x0009__x0009_&lt;/BookmarkField&gt;_x000d__x000a__x0009__x0009__x0009_&lt;/BookmarkFields&gt;_x000d__x000a__x0009__x0009__x0009_&lt;ReplaceOnChange&gt;true&lt;/ReplaceOnChange&gt;_x000d__x000a__x0009__x0009_&lt;/Bookmark&gt;_x000d__x000a__x0009__x0009_&lt;Bookmark&gt;_x000d__x000a__x0009__x0009__x0009_&lt;ID&gt;c1f4736e-ebf0-4866-bbdd-44f103313bb8&lt;/ID&gt;_x000d__x000a__x0009__x0009__x0009_&lt;Name&gt;bmSubTitel1&lt;/Name&gt;_x000d__x000a__x0009__x0009__x0009_&lt;BookmarkFields&gt;_x000d__x000a__x0009__x0009__x0009__x0009_&lt;BookmarkField&gt;_x000d__x000a__x0009__x0009__x0009__x0009__x0009_&lt;ID&gt;5c48c9cc-39c3-47da-b53e-162530c11be0&lt;/ID&gt;_x000d__x000a__x0009__x0009__x0009__x0009__x0009_&lt;DocumentVeldID&gt;a2404064-7b73-4e8b-ab2b-77f9108cac38&lt;/DocumentVeldID&gt;_x000d__x000a__x0009__x0009__x0009__x0009__x0009_&lt;StyleValue&gt;Huisstijl-Subtitel&lt;/StyleValue&gt;_x000d__x000a__x0009__x0009__x0009__x0009__x0009_&lt;PrintValue&gt;&lt;![CDATA[Verbouwing gemeentehuis Uden]]&gt;&lt;/PrintValue&gt;_x000d__x000a__x0009__x0009__x0009__x0009__x0009_&lt;Type ID=&quot;1&quot;&gt;DocumentField&lt;/Type&gt;_x000d__x000a__x0009__x0009__x0009__x0009_&lt;/BookmarkField&gt;_x000d__x000a__x0009__x0009__x0009_&lt;/BookmarkFields&gt;_x000d__x000a__x0009__x0009__x0009_&lt;ReplaceOnChange&gt;true&lt;/ReplaceOnChange&gt;_x000d__x000a__x0009__x0009_&lt;/Bookmark&gt;_x000d__x000a__x0009__x0009_&lt;Bookmark&gt;_x000d__x000a__x0009__x0009__x0009_&lt;ID&gt;ac8716fd-b37e-45ea-ab27-7b298edb99c4&lt;/ID&gt;_x000d__x000a__x0009__x0009__x0009_&lt;Name&gt;bmBegin&lt;/Name&gt;_x000d__x000a__x0009__x0009__x0009_&lt;ReplaceOnChange&gt;false&lt;/ReplaceOnChange&gt;_x000d__x000a__x0009__x0009_&lt;/Bookmark&gt;_x000d__x000a__x0009__x0009_&lt;Bookmark&gt;_x000d__x000a__x0009__x0009__x0009_&lt;ID&gt;f89fcf23-ba5e-4d0a-a97c-03ab5907c5ac&lt;/ID&gt;_x000d__x000a__x0009__x0009__x0009_&lt;Name&gt;bmKopieAan&lt;/Name&gt;_x000d__x000a__x0009__x0009__x0009_&lt;ReplaceOnChange&gt;true&lt;/ReplaceOnChange&gt;_x000d__x000a__x0009__x0009_&lt;/Bookmark&gt;_x000d__x000a__x0009__x0009_&lt;Bookmark&gt;_x000d__x000a__x0009__x0009__x0009_&lt;ID&gt;550b7719-2c8b-4cdf-946a-84111fc762dd&lt;/ID&gt;_x000d__x000a__x0009__x0009__x0009_&lt;Name&gt;bmPagina1&lt;/Name&gt;_x000d__x000a__x0009__x0009__x0009_&lt;BookmarkFields&gt;_x000d__x000a__x0009__x0009__x0009__x0009_&lt;BookmarkField&gt;_x000d__x000a__x0009__x0009__x0009__x0009__x0009_&lt;ID&gt;78534a10-e358-4fab-b3a0-cddf99e8a07b&lt;/ID&gt;_x000d__x000a__x0009__x0009__x0009__x0009__x0009_&lt;StyleValue&gt;Huisstijl-Pagina&lt;/StyleValue&gt;_x000d__x000a__x0009__x0009__x0009__x0009__x0009_&lt;PrintValue&gt;&lt;![CDATA[1671302-0041]]&gt;&lt;/PrintValue&gt;_x000d__x000a__x0009__x0009__x0009__x0009__x0009_&lt;TextAfterValue&gt;.&lt;/TextAfterValue&gt;_x000d__x000a__x0009__x0009__x0009__x0009__x0009_&lt;Type ID=&quot;2&quot;&gt;PlainText&lt;/Type&gt;_x000d__x000a__x0009__x0009__x0009__x0009_&lt;/BookmarkField&gt;_x000d__x000a__x0009__x0009__x0009__x0009_&lt;BookmarkField&gt;_x000d__x000a__x0009__x0009__x0009__x0009__x0009_&lt;ID&gt;ac0d2e74-3f6e-4c5d-b9c6-10b56da35fa8&lt;/ID&gt;_x000d__x000a__x0009__x0009__x0009__x0009__x0009_&lt;StyleValue&gt;Huisstijl-Pagina&lt;/StyleValue&gt;_x000d__x000a__x0009__x0009__x0009__x0009__x0009_&lt;PrintValue&gt;&lt;![CDATA[0.1]]&gt;&lt;/PrintValue&gt;_x000d__x000a__x0009__x0009__x0009__x0009__x0009_&lt;Type ID=&quot;2&quot;&gt;PlainText&lt;/Type&gt;_x000d__x000a__x0009__x0009__x0009__x0009_&lt;/BookmarkField&gt;_x000d__x000a__x0009__x0009__x0009__x0009_&lt;BookmarkField&gt;_x000d__x000a__x0009__x0009__x0009__x0009__x0009_&lt;ID&gt;3a9d25e3-2da5-4280-8398-c37221e14922&lt;/ID&gt;_x000d__x000a__x0009__x0009__x0009__x0009__x0009_&lt;TextBeforeLabel&gt;&amp;lt;tab/&amp;gt;&lt;/TextBeforeLabel&gt;_x000d__x000a__x0009__x0009__x0009__x0009__x0009_&lt;PrintLabel&gt;Pagina&lt;/PrintLabel&gt;_x000d__x000a__x0009__x0009__x0009__x0009__x0009_&lt;TextAfterLabel&gt;&amp;lt;space/&amp;gt;&lt;/TextAfterLabel&gt;_x000d__x000a__x0009__x0009__x0009__x0009__x0009_&lt;StyleValue&gt;Huisstijl-Pagina&lt;/StyleValue&gt;_x000d__x000a__x0009__x0009__x0009__x0009__x0009_&lt;PrintValue&gt;&lt;![CDATA[ van ]]&gt;&lt;/PrintValue&gt;_x000d__x000a__x0009__x0009__x0009__x0009__x0009_&lt;Type ID=&quot;9&quot;&gt;WordPageXFromY&lt;/Type&gt;_x000d__x000a__x0009__x0009__x0009__x0009_&lt;/BookmarkField&gt;_x000d__x000a__x0009__x0009__x0009_&lt;/BookmarkFields&gt;_x000d__x000a__x0009__x0009__x0009_&lt;ReplaceOnChange&gt;true&lt;/ReplaceOnChange&gt;_x000d__x000a__x0009__x0009_&lt;/Bookmark&gt;_x000d__x000a__x0009__x0009_&lt;Bookmark&gt;_x000d__x000a__x0009__x0009__x0009_&lt;ID&gt;b5b31889-220b-4c95-912a-9a414fc0a92c&lt;/ID&gt;_x000d__x000a__x0009__x0009__x0009_&lt;Name&gt;bmPagina2&lt;/Name&gt;_x000d__x000a__x0009__x0009__x0009_&lt;BookmarkFields&gt;_x000d__x000a__x0009__x0009__x0009__x0009_&lt;BookmarkField&gt;_x000d__x000a__x0009__x0009__x0009__x0009__x0009_&lt;ID&gt;e2cb3afc-5bd6-40a0-973b-22f077b7e721&lt;/ID&gt;_x000d__x000a__x0009__x0009__x0009__x0009__x0009_&lt;StyleValue&gt;Huisstijl-Pagina&lt;/StyleValue&gt;_x000d__x000a__x0009__x0009__x0009__x0009__x0009_&lt;PrintValue&gt;&lt;![CDATA[1671302-0041]]&gt;&lt;/PrintValue&gt;_x000d__x000a__x0009__x0009__x0009__x0009__x0009_&lt;TextAfterValue&gt;.&lt;/TextAfterValue&gt;_x000d__x000a__x0009__x0009__x0009__x0009__x0009_&lt;Type ID=&quot;2&quot;&gt;PlainText&lt;/Type&gt;_x000d__x000a__x0009__x0009__x0009__x0009_&lt;/BookmarkField&gt;_x000d__x000a__x0009__x0009__x0009__x0009_&lt;BookmarkField&gt;_x000d__x000a__x0009__x0009__x0009__x0009__x0009_&lt;ID&gt;5da4f7ed-aa98-4393-8276-71eda8ec8d5a&lt;/ID&gt;_x000d__x000a__x0009__x0009__x0009__x0009__x0009_&lt;StyleValue&gt;Huisstijl-Pagina&lt;/StyleValue&gt;_x000d__x000a__x0009__x0009__x0009__x0009__x0009_&lt;PrintValue&gt;&lt;![CDATA[0.1]]&gt;&lt;/PrintValue&gt;_x000d__x000a__x0009__x0009__x0009__x0009__x0009_&lt;Type ID=&quot;2&quot;&gt;PlainText&lt;/Type&gt;_x000d__x000a__x0009__x0009__x0009__x0009_&lt;/BookmarkField&gt;_x000d__x000a__x0009__x0009__x0009__x0009_&lt;BookmarkField&gt;_x000d__x000a__x0009__x0009__x0009__x0009__x0009_&lt;ID&gt;58b74931-57d8-49d0-830e-02fc4ccff0d3&lt;/ID&gt;_x000d__x000a__x0009__x0009__x0009__x0009__x0009_&lt;DocumentVeldID&gt;c12a59ca-56dc-4096-a143-e4cebafc49c8&lt;/DocumentVeldID&gt;_x000d__x000a__x0009__x0009__x0009__x0009__x0009_&lt;TextBeforeLabel&gt;,&amp;lt;space/&amp;gt;&lt;/TextBeforeLabel&gt;_x000d__x000a__x0009__x0009__x0009__x0009__x0009_&lt;PrintLabel&gt;d.d.&lt;/PrintLabel&gt;_x000d__x000a__x0009__x0009__x0009__x0009__x0009_&lt;TextAfterLabel&gt;&amp;lt;space/&amp;gt;&lt;/TextAfterLabel&gt;_x000d__x000a__x0009__x0009__x0009__x0009__x0009_&lt;StyleValue&gt;Huisstijl-Pagina&lt;/StyleValue&gt;_x000d__x000a__x0009__x0009__x0009__x0009__x0009_&lt;PrintValue&gt;&lt;![CDATA[22 maart 2021]]&gt;&lt;/PrintValue&gt;_x000d__x000a__x0009__x0009__x0009__x0009__x0009_&lt;TextAfterValue&gt;&amp;lt;tab/&amp;gt;&lt;/TextAfterValue&gt;_x000d__x000a__x0009__x0009__x0009__x0009__x0009_&lt;Type ID=&quot;1&quot;&gt;DocumentField&lt;/Type&gt;_x000d__x000a__x0009__x0009__x0009__x0009_&lt;/BookmarkField&gt;_x000d__x000a__x0009__x0009__x0009__x0009_&lt;BookmarkField&gt;_x000d__x000a__x0009__x0009__x0009__x0009__x0009_&lt;ID&gt;01c139eb-3eb4-45d6-9d0d-14d4a2e82fe5&lt;/ID&gt;_x000d__x000a__x0009__x0009__x0009__x0009__x0009_&lt;PrintLabel&gt;Pagina&lt;/PrintLabel&gt;_x000d__x000a__x0009__x0009__x0009__x0009__x0009_&lt;TextAfterLabel&gt;&amp;lt;space/&amp;gt;&lt;/TextAfterLabel&gt;_x000d__x000a__x0009__x0009__x0009__x0009__x0009_&lt;StyleValue&gt;Huisstijl-Pagina&lt;/StyleValue&gt;_x000d__x000a__x0009__x0009__x0009__x0009__x0009_&lt;PrintValue&gt;&lt;![CDATA[ van ]]&gt;&lt;/PrintValue&gt;_x000d__x000a__x0009__x0009__x0009__x0009__x0009_&lt;Type ID=&quot;9&quot;&gt;WordPageXFromY&lt;/Type&gt;_x000d__x000a__x0009__x0009__x0009__x0009_&lt;/BookmarkField&gt;_x000d__x000a__x0009__x0009__x0009_&lt;/BookmarkFields&gt;_x000d__x000a__x0009__x0009__x0009_&lt;ReplaceOnChange&gt;true&lt;/ReplaceOnChange&gt;_x000d__x000a__x0009__x0009_&lt;/Bookmark&gt;_x000d__x000a__x0009__x0009_&lt;Bookmark&gt;_x000d__x000a__x0009__x0009__x0009_&lt;ID&gt;6a6eb13e-d021-4d0d-a9ae-64822558f8cd&lt;/ID&gt;_x000d__x000a__x0009__x0009__x0009_&lt;Name&gt;bmLogoVoettekst1&lt;/Name&gt;_x000d__x000a__x0009__x0009__x0009_&lt;ReplaceOnChange&gt;true&lt;/ReplaceOnChange&gt;_x000d__x000a__x0009__x0009_&lt;/Bookmark&gt;_x000d__x000a__x0009__x0009_&lt;Bookmark&gt;_x000d__x000a__x0009__x0009__x0009_&lt;ID&gt;50d65ce4-7b48-4965-aead-79954bce6078&lt;/ID&gt;_x000d__x000a__x0009__x0009__x0009_&lt;Name&gt;bmVoettekst1&lt;/Name&gt;_x000d__x000a__x0009__x0009__x0009_&lt;BookmarkFields&gt;_x000d__x000a__x0009__x0009__x0009__x0009_&lt;BookmarkField&gt;_x000d__x000a__x0009__x0009__x0009__x0009__x0009_&lt;ID&gt;9c3205db-3ca2-4fd7-9cb9-17e4cc68d9ca&lt;/ID&gt;_x000d__x000a__x0009__x0009__x0009__x0009__x0009_&lt;StyleValue&gt;Huisstijl-Voettekst&lt;/StyleValue&gt;_x000d__x000a__x0009__x0009__x0009__x0009__x0009_&lt;PrintValue&gt;&lt;![CDATA[Niets uit deze uitgave mag zonder uitdrukkelijke schriftelijke toestemming van HEVO B.V. worden gekopieerd, noch aan derden ter inzage worden gegeven.]]&gt;&lt;/PrintValue&gt;_x000d__x000a__x0009__x0009__x0009__x0009__x0009_&lt;Type ID=&quot;20&quot;&gt;AddressLine&lt;/Type&gt;_x000d__x000a__x0009__x0009__x0009__x0009_&lt;/BookmarkField&gt;_x000d__x000a__x0009__x0009__x0009_&lt;/BookmarkFields&gt;_x000d__x000a__x0009__x0009__x0009_&lt;ReplaceOnChange&gt;true&lt;/ReplaceOnChange&gt;_x000d__x000a__x0009__x0009_&lt;/Bookmark&gt;_x000d__x000a__x0009_&lt;/Bookmarks&gt;_x000d__x000a__x0009_&lt;DataFields&gt;_x000d__x000a__x0009__x0009_&lt;DataField&gt;_x000d__x000a__x0009__x0009__x0009_&lt;Name&gt;RootDocumentID&lt;/Name&gt;_x000d__x000a__x0009__x0009__x0009_&lt;Value&gt;74445917-cf2d-4b10-a352-eb178e669045&lt;/Value&gt;_x000d__x000a__x0009__x0009_&lt;/DataField&gt;_x000d__x000a__x0009__x0009_&lt;DataField&gt;_x000d__x000a__x0009__x0009__x0009_&lt;Name&gt;StandardDocID&lt;/Name&gt;_x000d__x000a__x0009__x0009__x0009_&lt;Value&gt;5d987f37-1e53-4373-9d0d-ef5c056697da&lt;/Value&gt;_x000d__x000a__x0009__x0009_&lt;/DataField&gt;_x000d__x000a__x0009__x0009_&lt;DataField&gt;_x000d__x000a__x0009__x0009__x0009_&lt;Name&gt;DocumentID&lt;/Name&gt;_x000d__x000a__x0009__x0009__x0009_&lt;Value&gt;74445917-cf2d-4b10-a352-eb178e669045&lt;/Value&gt;_x000d__x000a__x0009__x0009_&lt;/DataField&gt;_x000d__x000a__x0009__x0009_&lt;DataField&gt;_x000d__x000a__x0009__x0009__x0009_&lt;Name&gt;IsGeopendVanafAndereLocatie&lt;/Name&gt;_x000d__x000a__x0009__x0009__x0009_&lt;Value/&gt;_x000d__x000a__x0009__x0009_&lt;/DataField&gt;_x000d__x000a__x0009__x0009_&lt;DataField&gt;_x000d__x000a__x0009__x0009__x0009_&lt;Name&gt;ContentType&lt;/Name&gt;_x000d__x000a__x0009__x0009__x0009_&lt;Value/&gt;_x000d__x000a__x0009__x0009_&lt;/DataField&gt;_x000d__x000a__x0009_&lt;/DataFields&gt;_x000d__x000a__x0009_&lt;MetaDataFields&gt;_x000d__x000a__x0009__x0009_&lt;MetaDataField&gt;_x000d__x000a__x0009__x0009__x0009_&lt;PrintValue&gt;&lt;![CDATA[1671302-0041]]&gt;&lt;/PrintValue&gt;_x000d__x000a__x0009__x0009__x0009_&lt;RegistrationValue&gt;&lt;![CDATA[1671302-0041]]&gt;&lt;/RegistrationValue&gt;_x000d__x000a__x0009__x0009__x0009_&lt;ShadowSPSiteColumnRegistrationValue&gt;&lt;![CDATA[]]&gt;&lt;/ShadowSPSiteColumnRegistrationValue&gt;_x000d__x000a__x0009__x0009__x0009_&lt;ShadowRegistrationValue&gt;&lt;![CDATA[]]&gt;&lt;/ShadowRegistrationValue&gt;_x000d__x000a__x0009__x0009__x0009_&lt;ID&gt;00000000-0000-0000-0000-000000000000&lt;/ID&gt;_x000d__x000a__x0009__x0009__x0009_&lt;DocumentVeldID&gt;3a71e92a-1fae-4d33-8c97-e938487c6c2a&lt;/DocumentVeldID&gt;_x000d__x000a__x0009__x0009__x0009_&lt;Name&gt;Nr&lt;/Name&gt;_x000d__x000a__x0009__x0009__x0009_&lt;Label&gt;RegistrerenDigiOfficeDMS&lt;/Label&gt;_x000d__x000a__x0009__x0009__x0009_&lt;Datatype&gt;Varchar&lt;/Datatype&gt;_x000d__x000a__x0009__x0009__x0009_&lt;PrintLabel&gt;Documentnummer&lt;/PrintLabel&gt;_x000d__x000a__x0009__x0009__x0009_&lt;Entity&gt;Document&lt;/Entity&gt;_x000d__x000a__x0009__x0009__x0009_&lt;SPSiteColumnName&gt;idb_Nr&lt;/SPSiteColumnName&gt;_x000d__x000a__x0009__x0009__x0009_&lt;IsKeyField&gt;false&lt;/IsKeyField&gt;_x000d__x000a__x0009__x0009__x0009_&lt;KopierenBijNieuweVersie&gt;false&lt;/KopierenBijNieuweVersie&gt;_x000d__x000a__x0009__x0009_&lt;/MetaDataField&gt;_x000d__x000a__x0009__x0009_&lt;MetaDataField&gt;_x000d__x000a__x0009__x0009__x0009_&lt;PrintValue&gt;&lt;![CDATA[0.1]]&gt;&lt;/PrintValue&gt;_x000d__x000a__x0009__x0009__x0009_&lt;RegistrationValue&gt;&lt;![CDATA[0.1]]&gt;&lt;/RegistrationValue&gt;_x000d__x000a__x0009__x0009__x0009_&lt;ShadowSPSiteColumnRegistrationValue&gt;&lt;![CDATA[]]&gt;&lt;/ShadowSPSiteColumnRegistrationValue&gt;_x000d__x000a__x0009__x0009__x0009_&lt;ShadowRegistrationValue&gt;&lt;![CDATA[]]&gt;&lt;/ShadowRegistrationValue&gt;_x000d__x000a__x0009__x0009__x0009_&lt;ID&gt;00000000-0000-0000-0000-000000000000&lt;/ID&gt;_x000d__x000a__x0009__x0009__x0009_&lt;DocumentVeldID&gt;97b5f405-f169-4abd-85ab-f6eda957b609&lt;/DocumentVeldID&gt;_x000d__x000a__x0009__x0009__x0009_&lt;Name&gt;VersieNr&lt;/Name&gt;_x000d__x000a__x0009__x0009__x0009_&lt;Label&gt;Versie&lt;/Label&gt;_x000d__x000a__x0009__x0009__x0009_&lt;Datatype&gt;Varchar&lt;/Datatype&gt;_x000d__x000a__x0009__x0009__x0009_&lt;PrintLabel&gt;Versie&lt;/PrintLabel&gt;_x000d__x000a__x0009__x0009__x0009_&lt;Entity&gt;Document&lt;/Entity&gt;_x000d__x000a__x0009__x0009__x0009_&lt;SPSiteColumnName&gt;idb_VersieNr&lt;/SPSiteColumnName&gt;_x000d__x000a__x0009__x0009__x0009_&lt;IsKeyField&gt;false&lt;/IsKeyField&gt;_x000d__x000a__x0009__x0009__x0009_&lt;KopierenBijNieuweVersie&gt;false&lt;/KopierenBijNieuweVersie&gt;_x000d__x000a__x0009__x0009_&lt;/MetaDataField&gt;_x000d__x000a__x0009__x0009_&lt;MetaDataField&gt;_x000d__x000a__x0009__x0009__x0009_&lt;PrintValue&gt;&lt;![CDATA[False]]&gt;&lt;/PrintValue&gt;_x000d__x000a__x0009__x0009__x0009_&lt;RegistrationValue&gt;&lt;![CDATA[False]]&gt;&lt;/RegistrationValue&gt;_x000d__x000a__x0009__x0009__x0009_&lt;ShadowSPSiteColumnRegistrationValue&gt;&lt;![CDATA[]]&gt;&lt;/ShadowSPSiteColumnRegistrationValue&gt;_x000d__x000a__x0009__x0009__x0009_&lt;ShadowRegistrationValue&gt;&lt;![CDATA[]]&gt;&lt;/ShadowRegistrationValue&gt;_x000d__x000a__x0009__x0009__x0009_&lt;ID&gt;3876acdc-bc35-4eef-9a7c-93bdc9afc98b&lt;/ID&gt;_x000d__x000a__x0009__x0009__x0009_&lt;DocumentVeldID&gt;7f09c1ed-27bc-4772-9ac9-361896620d43&lt;/DocumentVeldID&gt;_x000d__x000a__x0009__x0009__x0009_&lt;Name&gt;VersieBevroren&lt;/Name&gt;_x000d__x000a__x0009__x0009__x0009_&lt;Label&gt;VersieBevroren&lt;/Label&gt;_x000d__x000a__x0009__x0009__x0009_&lt;Datatype&gt;Boolean&lt;/Datatype&gt;_x000d__x000a__x0009__x0009__x0009_&lt;Entity&gt;Document&lt;/Entity&gt;_x000d__x000a__x0009__x0009__x0009_&lt;IsKeyField&gt;false&lt;/IsKeyField&gt;_x000d__x000a__x0009__x0009__x0009_&lt;KopierenBijNieuweVersie&gt;false&lt;/KopierenBijNieuweVersie&gt;_x000d__x000a__x0009__x0009_&lt;/MetaDataField&gt;_x000d__x000a__x0009__x0009_&lt;MetaDataField&gt;_x000d__x000a__x0009__x0009__x0009_&lt;PrintValue&gt;&lt;![CDATA[]]&gt;&lt;/PrintValue&gt;_x000d__x000a__x0009__x0009__x0009_&lt;RegistrationValue&gt;&lt;![CDATA[]]&gt;&lt;/RegistrationValue&gt;_x000d__x000a__x0009__x0009__x0009_&lt;ShadowSPSiteColumnRegistrationValue&gt;&lt;![CDATA[]]&gt;&lt;/ShadowSPSiteColumnRegistrationValue&gt;_x000d__x000a__x0009__x0009__x0009_&lt;ShadowRegistrationValue&gt;&lt;![CDATA[]]&gt;&lt;/ShadowRegistrationValue&gt;_x000d__x000a__x0009__x0009__x0009_&lt;ID&gt;0b99ca12-765a-4201-886c-0e4e8251b549&lt;/ID&gt;_x000d__x000a__x0009__x0009__x0009_&lt;DocumentVeldID&gt;3108ebba-d130-46a6-8408-beddd18ad17f&lt;/DocumentVeldID&gt;_x000d__x000a__x0009__x0009__x0009_&lt;Name&gt;PostadresAan&lt;/Name&gt;_x000d__x000a__x0009__x0009__x0009_&lt;Label&gt;Opdrachtgever&lt;/Label&gt;_x000d__x000a__x0009__x0009__x0009_&lt;Datatype&gt;Text&lt;/Datatype&gt;_x000d__x000a__x0009__x0009__x0009_&lt;Entity&gt;DocumentVerzending&lt;/Entity&gt;_x000d__x000a__x0009__x0009__x0009_&lt;IsKeyField&gt;false&lt;/IsKeyField&gt;_x000d__x000a__x0009__x0009__x0009_&lt;KopierenBijNieuweVersie&gt;false&lt;/KopierenBijNieuweVersie&gt;_x000d__x000a__x0009__x0009_&lt;/MetaDataField&gt;_x000d__x000a__x0009__x0009_&lt;MetaDataField&gt;_x000d__x000a__x0009__x0009__x0009_&lt;PrintValue&gt;&lt;![CDATA[]]&gt;&lt;/PrintValue&gt;_x000d__x000a__x0009__x0009__x0009_&lt;RegistrationValue&gt;&lt;![CDATA[]]&gt;&lt;/RegistrationValue&gt;_x000d__x000a__x0009__x0009__x0009_&lt;ShadowSPSiteColumnRegistrationValue&gt;&lt;![CDATA[]]&gt;&lt;/ShadowSPSiteColumnRegistrationValue&gt;_x000d__x000a__x0009__x0009__x0009_&lt;ShadowRegistrationValue&gt;&lt;![CDATA[]]&gt;&lt;/ShadowRegistrationValue&gt;_x000d__x000a__x0009__x0009__x0009_&lt;ID&gt;a05623fa-290e-44d8-b8c4-af0bc70ffca2&lt;/ID&gt;_x000d__x000a__x0009__x0009__x0009_&lt;DocumentVeldID&gt;280e65c7-d2a5-4dd9-b137-67f63f879039&lt;/DocumentVeldID&gt;_x000d__x000a__x0009__x0009__x0009_&lt;Name&gt;RelID&lt;/Name&gt;_x000d__x000a__x0009__x0009__x0009_&lt;Label&gt;Relatie&lt;/Label&gt;_x000d__x000a__x0009__x0009__x0009_&lt;Datatype&gt;Int&lt;/Datatype&gt;_x000d__x000a__x0009__x0009__x0009_&lt;Entity&gt;Document&lt;/Entity&gt;_x000d__x000a__x0009__x0009__x0009_&lt;SPSiteColumnName&gt;idb_RelID&lt;/SPSiteColumnName&gt;_x000d__x000a__x0009__x0009__x0009_&lt;ShadowName&gt;RelatieTekst&lt;/ShadowName&gt;_x000d__x000a__x0009__x0009__x0009_&lt;ShadowDatatype&gt;Varchar&lt;/ShadowDatatype&gt;_x000d__x000a__x0009__x0009__x0009_&lt;ShadowSPSiteColumnName&gt;idb_Relatie&lt;/ShadowSPSiteColumnName&gt;_x000d__x000a__x0009__x0009__x0009_&lt;IsKeyField&gt;false&lt;/IsKeyField&gt;_x000d__x000a__x0009__x0009__x0009_&lt;KopierenBijNieuweVersie&gt;false&lt;/KopierenBijNieuweVersie&gt;_x000d__x000a__x0009__x0009_&lt;/MetaDataField&gt;_x000d__x000a__x0009__x0009_&lt;MetaDataField&gt;_x000d__x000a__x0009__x0009__x0009_&lt;PrintValue&gt;&lt;![CDATA[]]&gt;&lt;/PrintValue&gt;_x000d__x000a__x0009__x0009__x0009_&lt;RegistrationValue&gt;&lt;![CDATA[]]&gt;&lt;/RegistrationValue&gt;_x000d__x000a__x0009__x0009__x0009_&lt;ShadowSPSiteColumnRegistrationValue&gt;&lt;![CDATA[]]&gt;&lt;/ShadowSPSiteColumnRegistrationValue&gt;_x000d__x000a__x0009__x0009__x0009_&lt;ShadowRegistrationValue&gt;&lt;![CDATA[]]&gt;&lt;/ShadowRegistrationValue&gt;_x000d__x000a__x0009__x0009__x0009_&lt;ID&gt;e12739bf-3c76-4c28-8a3f-e06bd270269a&lt;/ID&gt;_x000d__x000a__x0009__x0009__x0009_&lt;DocumentVeldID&gt;9949c91a-1702-469b-b5ff-02eac52ddbda&lt;/DocumentVeldID&gt;_x000d__x000a__x0009__x0009__x0009_&lt;Name&gt;PersID&lt;/Name&gt;_x000d__x000a__x0009__x0009__x0009_&lt;Label&gt;Persoon&lt;/Label&gt;_x000d__x000a__x0009__x0009__x0009_&lt;Datatype&gt;Int&lt;/Datatype&gt;_x000d__x000a__x0009__x0009__x0009_&lt;Entity&gt;Document&lt;/Entity&gt;_x000d__x000a__x0009__x0009__x0009_&lt;SPSiteColumnName&gt;idb_PersID&lt;/SPSiteColumnName&gt;_x000d__x000a__x0009__x0009__x0009_&lt;ShadowName&gt;PersoonTekst&lt;/ShadowName&gt;_x000d__x000a__x0009__x0009__x0009_&lt;ShadowDatatype&gt;Varchar&lt;/ShadowDatatype&gt;_x000d__x000a__x0009__x0009__x0009_&lt;ShadowSPSiteColumnName&gt;idb_Persoon&lt;/ShadowSPSiteColumnName&gt;_x000d__x000a__x0009__x0009__x0009_&lt;IsKeyField&gt;false&lt;/IsKeyField&gt;_x000d__x000a__x0009__x0009__x0009_&lt;KopierenBijNieuweVersie&gt;false&lt;/KopierenBijNieuweVersie&gt;_x000d__x000a__x0009__x0009_&lt;/MetaDataField&gt;_x000d__x000a__x0009__x0009_&lt;MetaDataField&gt;_x000d__x000a__x0009__x0009__x0009_&lt;PrintValue&gt;&lt;![CDATA[In te vullen formulieren selectieleidraad aanbesteding Hoofdaannemer]]&gt;&lt;/PrintValue&gt;_x000d__x000a__x0009__x0009__x0009_&lt;RegistrationValue&gt;&lt;![CDATA[In te vullen formulieren selectieleidraad aanbesteding Hoofdaannemer]]&gt;&lt;/RegistrationValue&gt;_x000d__x000a__x0009__x0009__x0009_&lt;ShadowSPSiteColumnRegistrationValue&gt;&lt;![CDATA[]]&gt;&lt;/ShadowSPSiteColumnRegistrationValue&gt;_x000d__x000a__x0009__x0009__x0009_&lt;ShadowRegistrationValue&gt;&lt;![CDATA[]]&gt;&lt;/ShadowRegistrationValue&gt;_x000d__x000a__x0009__x0009__x0009_&lt;ID&gt;ea3fc484-c99b-4562-ab2b-e3145bfb48e7&lt;/ID&gt;_x000d__x000a__x0009__x0009__x0009_&lt;DocumentVeldID&gt;8d97bc1a-8467-43b9-af14-71ec09aac448&lt;/DocumentVeldID&gt;_x000d__x000a__x0009__x0009__x0009_&lt;Name&gt;Onderwerp&lt;/Name&gt;_x000d__x000a__x0009__x0009__x0009_&lt;Label&gt;Titel&lt;/Label&gt;_x000d__x000a__x0009__x0009__x0009_&lt;Datatype&gt;Varchar&lt;/Datatype&gt;_x000d__x000a__x0009__x0009__x0009_&lt;PrintLabel&gt;Onderwerp&lt;/PrintLabel&gt;_x000d__x000a__x0009__x0009__x0009_&lt;Entity&gt;Document&lt;/Entity&gt;_x000d__x000a__x0009__x0009__x0009_&lt;SPSiteColumnName&gt;idb_Onderwerp&lt;/SPSiteColumnName&gt;_x000d__x000a__x0009__x0009__x0009_&lt;IsKeyField&gt;false&lt;/IsKeyField&gt;_x000d__x000a__x0009__x0009__x0009_&lt;KopierenBijNieuweVersie&gt;false&lt;/KopierenBijNieuweVersie&gt;_x000d__x000a__x0009__x0009_&lt;/MetaDataField&gt;_x000d__x000a__x0009__x0009_&lt;MetaDataField&gt;_x000d__x000a__x0009__x0009__x0009_&lt;PrintValue&gt;&lt;![CDATA[Verbouwing gemeentehuis Uden]]&gt;&lt;/PrintValue&gt;_x000d__x000a__x0009__x0009__x0009_&lt;RegistrationValue&gt;&lt;![CDATA[Verbouwing gemeentehuis Uden]]&gt;&lt;/RegistrationValue&gt;_x000d__x000a__x0009__x0009__x0009_&lt;ShadowSPSiteColumnRegistrationValue&gt;&lt;![CDATA[]]&gt;&lt;/ShadowSPSiteColumnRegistrationValue&gt;_x000d__x000a__x0009__x0009__x0009_&lt;ShadowRegistrationValue&gt;&lt;![CDATA[]]&gt;&lt;/ShadowRegistrationValue&gt;_x000d__x000a__x0009__x0009__x0009_&lt;ID&gt;82e1c25a-a571-40f4-b1e8-d29e8dde0df4&lt;/ID&gt;_x000d__x000a__x0009__x0009__x0009_&lt;DocumentVeldID&gt;a2404064-7b73-4e8b-ab2b-77f9108cac38&lt;/DocumentVeldID&gt;_x000d__x000a__x0009__x0009__x0009_&lt;Name&gt;Subtitel&lt;/Name&gt;_x000d__x000a__x0009__x0009__x0009_&lt;Label&gt;Subtitel&lt;/Label&gt;_x000d__x000a__x0009__x0009__x0009_&lt;Datatype&gt;Varchar&lt;/Datatype&gt;_x000d__x000a__x0009__x0009__x0009_&lt;IsKeyField&gt;false&lt;/IsKeyField&gt;_x000d__x000a__x0009__x0009__x0009_&lt;KopierenBijNieuweVersie&gt;false&lt;/KopierenBijNieuweVersie&gt;_x000d__x000a__x0009__x0009_&lt;/MetaDataField&gt;_x000d__x000a__x0009__x0009_&lt;MetaDataField&gt;_x000d__x000a__x0009__x0009__x0009_&lt;PrintValue&gt;&lt;![CDATA[22 maart 2021]]&gt;&lt;/PrintValue&gt;_x000d__x000a__x0009__x0009__x0009_&lt;RegistrationValue&gt;&lt;![CDATA[2021-03-22T00:00:00]]&gt;&lt;/RegistrationValue&gt;_x000d__x000a__x0009__x0009__x0009_&lt;ShadowSPSiteColumnRegistrationValue&gt;&lt;![CDATA[]]&gt;&lt;/ShadowSPSiteColumnRegistrationValue&gt;_x000d__x000a__x0009__x0009__x0009_&lt;ShadowRegistrationValue&gt;&lt;![CDATA[]]&gt;&lt;/ShadowRegistrationValue&gt;_x000d__x000a__x0009__x0009__x0009_&lt;ID&gt;09207e4c-190a-4247-8f49-e890b16ebffb&lt;/ID&gt;_x000d__x000a__x0009__x0009__x0009_&lt;DocumentVeldID&gt;c12a59ca-56dc-4096-a143-e4cebafc49c8&lt;/DocumentVeldID&gt;_x000d__x000a__x0009__x0009__x0009_&lt;Name&gt;Datum&lt;/Name&gt;_x000d__x000a__x0009__x0009__x0009_&lt;Label&gt;Datum&lt;/Label&gt;_x000d__x000a__x0009__x0009__x0009_&lt;Datatype&gt;Datetime&lt;/Datatype&gt;_x000d__x000a__x0009__x0009__x0009_&lt;PrintLabel&gt;Datum&lt;/PrintLabel&gt;_x000d__x000a__x0009__x0009__x0009_&lt;Entity&gt;Document&lt;/Entity&gt;_x000d__x000a__x0009__x0009__x0009_&lt;SPSiteColumnName&gt;idb_Datum&lt;/SPSiteColumnName&gt;_x000d__x000a__x0009__x0009__x0009_&lt;IsKeyField&gt;false&lt;/IsKeyField&gt;_x000d__x000a__x0009__x0009__x0009_&lt;KopierenBijNieuweVersie&gt;false&lt;/KopierenBijNieuweVersie&gt;_x000d__x000a__x0009__x0009_&lt;/MetaDataField&gt;_x000d__x000a__x0009__x0009_&lt;MetaDataField&gt;_x000d__x000a__x0009__x0009__x0009_&lt;PrintValue&gt;&lt;![CDATA[Rapport]]&gt;&lt;/PrintValue&gt;_x000d__x000a__x0009__x0009__x0009_&lt;RegistrationValue&gt;&lt;![CDATA[86]]&gt;&lt;/RegistrationValue&gt;_x000d__x000a__x0009__x0009__x0009_&lt;ShadowSPSiteColumnRegistrationValue&gt;&lt;![CDATA[]]&gt;&lt;/ShadowSPSiteColumnRegistrationValue&gt;_x000d__x000a__x0009__x0009__x0009_&lt;ShadowRegistrationValue&gt;&lt;![CDATA[Rapport]]&gt;&lt;/ShadowRegistrationValue&gt;_x000d__x000a__x0009__x0009__x0009_&lt;ID&gt;a45be2a0-0928-4a71-865e-dd475247e7e3&lt;/ID&gt;_x000d__x000a__x0009__x0009__x0009_&lt;DocumentVeldID&gt;a89b7519-8699-4ab8-95b2-203ad0daf4eb&lt;/DocumentVeldID&gt;_x000d__x000a__x0009__x0009__x0009_&lt;Name&gt;DocumentsoortID&lt;/Name&gt;_x000d__x000a__x0009__x0009__x0009_&lt;Label&gt;Documentsoort&lt;/Label&gt;_x000d__x000a__x0009__x0009__x0009_&lt;Datatype&gt;Int&lt;/Datatype&gt;_x000d__x000a__x0009__x0009__x0009_&lt;Entity&gt;Document&lt;/Entity&gt;_x000d__x000a__x0009__x0009__x0009_&lt;SPSiteColumnName&gt;idb_DocumentsoortID&lt;/SPSiteColumnName&gt;_x000d__x000a__x0009__x0009__x0009_&lt;ShadowName&gt;DocumentsoortTekst&lt;/ShadowName&gt;_x000d__x000a__x0009__x0009__x0009_&lt;ShadowDatatype&gt;Varchar&lt;/ShadowDatatype&gt;_x000d__x000a__x0009__x0009__x0009_&lt;ShadowSPSiteColumnName&gt;idb_Documentsoort&lt;/ShadowSPSiteColumnName&gt;_x000d__x000a__x0009__x0009__x0009_&lt;IsKeyField&gt;false&lt;/IsKeyField&gt;_x000d__x000a__x0009__x0009__x0009_&lt;KopierenBijNieuweVersie&gt;false&lt;/KopierenBijNieuweVersie&gt;_x000d__x000a__x0009__x0009_&lt;/MetaDataField&gt;_x000d__x000a__x0009__x0009_&lt;MetaDataField&gt;_x000d__x000a__x0009__x0009__x0009_&lt;PrintValue&gt;&lt;![CDATA[1671302 Realisatie h.v. gem. Maashorst, UDEN]]&gt;&lt;/PrintValue&gt;_x000d__x000a__x0009__x0009__x0009_&lt;RegistrationValue&gt;&lt;![CDATA[31665]]&gt;&lt;/RegistrationValue&gt;_x000d__x000a__x0009__x0009__x0009_&lt;ShadowSPSiteColumnRegistrationValue&gt;&lt;![CDATA[]]&gt;&lt;/ShadowSPSiteColumnRegistrationValue&gt;_x000d__x000a__x0009__x0009__x0009_&lt;ShadowRegistrationValue&gt;&lt;![CDATA[1671302 Realisatie h.v. gem. Maashorst]]&gt;&lt;/ShadowRegistrationValue&gt;_x000d__x000a__x0009__x0009__x0009_&lt;ID&gt;e1e1df5f-10bd-46c8-beda-28b2979fc345&lt;/ID&gt;_x000d__x000a__x0009__x0009__x0009_&lt;DocumentVeldID&gt;9f015a18-dca1-4623-89fa-23811da3a8e8&lt;/DocumentVeldID&gt;_x000d__x000a__x0009__x0009__x0009_&lt;Name&gt;ProjID&lt;/Name&gt;_x000d__x000a__x0009__x0009__x0009_&lt;Label&gt;Project&lt;/Label&gt;_x000d__x000a__x0009__x0009__x0009_&lt;Datatype&gt;Int&lt;/Datatype&gt;_x000d__x000a__x0009__x0009__x0009_&lt;PrintLabel&gt;Project&lt;/PrintLabel&gt;_x000d__x000a__x0009__x0009__x0009_&lt;Entity&gt;Document&lt;/Entity&gt;_x000d__x000a__x0009__x0009__x0009_&lt;SPSiteColumnName&gt;idb_ProjID&lt;/SPSiteColumnName&gt;_x000d__x000a__x0009__x0009__x0009_&lt;ShadowName&gt;ProjectTekst&lt;/ShadowName&gt;_x000d__x000a__x0009__x0009__x0009_&lt;ShadowDatatype&gt;Varchar&lt;/ShadowDatatype&gt;_x000d__x000a__x0009__x0009__x0009_&lt;ShadowSPSiteColumnName&gt;idb_Project&lt;/ShadowSPSiteColumnName&gt;_x000d__x000a__x0009__x0009__x0009_&lt;IsKeyField&gt;false&lt;/IsKeyField&gt;_x000d__x000a__x0009__x0009__x0009_&lt;KopierenBijNieuweVersie&gt;false&lt;/KopierenBijNieuweVersie&gt;_x000d__x000a__x0009__x0009_&lt;/MetaDataField&gt;_x000d__x000a__x0009__x0009_&lt;MetaDataField&gt;_x000d__x000a__x0009__x0009__x0009_&lt;PrintValue&gt;&lt;![CDATA[]]&gt;&lt;/PrintValue&gt;_x000d__x000a__x0009__x0009__x0009_&lt;RegistrationValue&gt;&lt;![CDATA[]]&gt;&lt;/RegistrationValue&gt;_x000d__x000a__x0009__x0009__x0009_&lt;ShadowSPSiteColumnRegistrationValue&gt;&lt;![CDATA[]]&gt;&lt;/ShadowSPSiteColumnRegistrationValue&gt;_x000d__x000a__x0009__x0009__x0009_&lt;ShadowRegistrationValue&gt;&lt;![CDATA[]]&gt;&lt;/ShadowRegistrationValue&gt;_x000d__x000a__x0009__x0009__x0009_&lt;ID&gt;d00687bf-2d51-49dc-a48b-e53a4f2f8f54&lt;/ID&gt;_x000d__x000a__x0009__x0009__x0009_&lt;DocumentVeldID&gt;c535dcfa-e223-4d2a-998e-b755d8c4152f&lt;/DocumentVeldID&gt;_x000d__x000a__x0009__x0009__x0009_&lt;Name&gt;ProjfaseID&lt;/Name&gt;_x000d__x000a__x0009__x0009__x0009_&lt;Label&gt;Projectfase&lt;/Label&gt;_x000d__x000a__x0009__x0009__x0009_&lt;Datatype&gt;Int&lt;/Datatype&gt;_x000d__x000a__x0009__x0009__x0009_&lt;Entity&gt;Document&lt;/Entity&gt;_x000d__x000a__x0009__x0009__x0009_&lt;SPSiteColumnName&gt;idb_ProjfaseID&lt;/SPSiteColumnName&gt;_x000d__x000a__x0009__x0009__x0009_&lt;ShadowName&gt;ProjfaseTekst&lt;/ShadowName&gt;_x000d__x000a__x0009__x0009__x0009_&lt;ShadowDatatype&gt;Varchar&lt;/ShadowDatatype&gt;_x000d__x000a__x0009__x0009__x0009_&lt;ShadowSPSiteColumnName&gt;idb_Projfase&lt;/ShadowSPSiteColumnName&gt;_x000d__x000a__x0009__x0009__x0009_&lt;IsKeyField&gt;false&lt;/IsKeyField&gt;_x000d__x000a__x0009__x0009__x0009_&lt;KopierenBijNieuweVersie&gt;false&lt;/KopierenBijNieuweVersie&gt;_x000d__x000a__x0009__x0009_&lt;/MetaDataField&gt;_x000d__x000a__x0009__x0009_&lt;MetaDataField&gt;_x000d__x000a__x0009__x0009__x0009_&lt;PrintValue&gt;&lt;![CDATA[Concept]]&gt;&lt;/PrintValue&gt;_x000d__x000a__x0009__x0009__x0009_&lt;RegistrationValue&gt;&lt;![CDATA[2]]&gt;&lt;/RegistrationValue&gt;_x000d__x000a__x0009__x0009__x0009_&lt;ShadowSPSiteColumnRegistrationValue&gt;&lt;![CDATA[]]&gt;&lt;/ShadowSPSiteColumnRegistrationValue&gt;_x000d__x000a__x0009__x0009__x0009_&lt;ShadowRegistrationValue&gt;&lt;![CDATA[]]&gt;&lt;/ShadowRegistrationValue&gt;_x000d__x000a__x0009__x0009__x0009_&lt;ID&gt;87b66581-9d4b-49d8-88d4-0d3ea2890d9e&lt;/ID&gt;_x000d__x000a__x0009__x0009__x0009_&lt;DocumentVeldID&gt;0e131b7a-fc8d-4bff-a1be-5c0016323236&lt;/DocumentVeldID&gt;_x000d__x000a__x0009__x0009__x0009_&lt;Name&gt;DocStatusID&lt;/Name&gt;_x000d__x000a__x0009__x0009__x0009_&lt;Label&gt;Status&lt;/Label&gt;_x000d__x000a__x0009__x0009__x0009_&lt;Datatype&gt;Int&lt;/Datatype&gt;_x000d__x000a__x0009__x0009__x0009_&lt;PrintLabel&gt;Status&lt;/PrintLabel&gt;_x000d__x000a__x0009__x0009__x0009_&lt;Entity&gt;Document&lt;/Entity&gt;_x000d__x000a__x0009__x0009__x0009_&lt;SPSiteColumnName&gt;idb_DocStatusID&lt;/SPSiteColumnName&gt;_x000d__x000a__x0009__x0009__x0009_&lt;IsKeyField&gt;false&lt;/IsKeyField&gt;_x000d__x000a__x0009__x0009__x0009_&lt;KopierenBijNieuweVersie&gt;false&lt;/KopierenBijNieuweVersie&gt;_x000d__x000a__x0009__x0009_&lt;/MetaDataField&gt;_x000d__x000a__x0009__x0009_&lt;MetaDataField&gt;_x000d__x000a__x0009__x0009__x0009_&lt;PrintValue&gt;&lt;![CDATA[Realisatie huisvesting gemeente Maashorst i.o.]]&gt;&lt;/PrintValue&gt;_x000d__x000a__x0009__x0009__x0009_&lt;RegistrationValue&gt;&lt;![CDATA[project]]&gt;&lt;/RegistrationValue&gt;_x000d__x000a__x0009__x0009__x0009_&lt;ShadowSPSiteColumnRegistrationValue&gt;&lt;![CDATA[]]&gt;&lt;/ShadowSPSiteColumnRegistrationValue&gt;_x000d__x000a__x0009__x0009__x0009_&lt;ShadowRegistrationValue&gt;&lt;![CDATA[]]&gt;&lt;/ShadowRegistrationValue&gt;_x000d__x000a__x0009__x0009__x0009_&lt;ID&gt;e7803791-16b4-40b0-a0fe-245305f3e0bc&lt;/ID&gt;_x000d__x000a__x0009__x0009__x0009_&lt;DocumentVeldID&gt;c966251c-569d-4110-b96d-73dea2724644&lt;/DocumentVeldID&gt;_x000d__x000a__x0009__x0009__x0009_&lt;Name&gt;ProjectVermelding&lt;/Name&gt;_x000d__x000a__x0009__x0009__x0009_&lt;Label&gt;ProjectVermelding&lt;/Label&gt;_x000d__x000a__x0009__x0009__x0009_&lt;Datatype&gt;Varchar&lt;/Datatype&gt;_x000d__x000a__x0009__x0009__x0009_&lt;PrintLabel&gt;Project&lt;/PrintLabel&gt;_x000d__x000a__x0009__x0009__x0009_&lt;IsKeyField&gt;false&lt;/IsKeyField&gt;_x000d__x000a__x0009__x0009__x0009_&lt;KopierenBijNieuweVersie&gt;false&lt;/KopierenBijNieuweVersie&gt;_x000d__x000a__x0009__x0009_&lt;/MetaDataField&gt;_x000d__x000a__x0009__x0009_&lt;MetaDataField&gt;_x000d__x000a__x0009__x0009__x0009_&lt;PrintValue&gt;&lt;![CDATA[Mijn Project]]&gt;&lt;/PrintValue&gt;_x000d__x000a__x0009__x0009__x0009_&lt;RegistrationValue&gt;&lt;![CDATA[4]]&gt;&lt;/RegistrationValue&gt;_x000d__x000a__x0009__x0009__x0009_&lt;ShadowSPSiteColumnRegistrationValue&gt;&lt;![CDATA[]]&gt;&lt;/ShadowSPSiteColumnRegistrationValue&gt;_x000d__x000a__x0009__x0009__x0009_&lt;ShadowRegistrationValue&gt;&lt;![CDATA[]]&gt;&lt;/ShadowRegistrationValue&gt;_x000d__x000a__x0009__x0009__x0009_&lt;ID&gt;97acebec-1032-49f2-a769-dba640c8d9b7&lt;/ID&gt;_x000d__x000a__x0009__x0009__x0009_&lt;DocumentVeldID&gt;c40ff78b-99e8-41ba-84e2-b12bad7029a6&lt;/DocumentVeldID&gt;_x000d__x000a__x0009__x0009__x0009_&lt;Name&gt;BeveiligingsniveauID&lt;/Name&gt;_x000d__x000a__x0009__x0009__x0009_&lt;Label&gt;Beveiligingsniveau&lt;/Label&gt;_x000d__x000a__x0009__x0009__x0009_&lt;Datatype&gt;Int&lt;/Datatype&gt;_x000d__x000a__x0009__x0009__x0009_&lt;PrintLabel&gt;Beveiligingsniveau&lt;/PrintLabel&gt;_x000d__x000a__x0009__x0009__x0009_&lt;Entity&gt;Document&lt;/Entity&gt;_x000d__x000a__x0009__x0009__x0009_&lt;SPSiteColumnName&gt;idb_BeveiligingsniveauID&lt;/SPSiteColumnName&gt;_x000d__x000a__x0009__x0009__x0009_&lt;IsKeyField&gt;false&lt;/IsKeyField&gt;_x000d__x000a__x0009__x0009__x0009_&lt;KopierenBijNieuweVersie&gt;false&lt;/KopierenBijNieuweVersie&gt;_x000d__x000a__x0009__x0009_&lt;/MetaDataField&gt;_x000d__x000a__x0009__x0009_&lt;MetaDataField&gt;_x000d__x000a__x0009__x0009__x0009_&lt;PrintValue&gt;&lt;![CDATA[de heer ing. M. van der Vliet]]&gt;&lt;/PrintValue&gt;_x000d__x000a__x0009__x0009__x0009_&lt;RegistrationValue&gt;&lt;![CDATA[RPKeyID_122682]]&gt;&lt;/RegistrationValue&gt;_x000d__x000a__x0009__x0009__x0009_&lt;ShadowSPSiteColumnRegistrationValue&gt;&lt;![CDATA[]]&gt;&lt;/ShadowSPSiteColumnRegistrationValue&gt;_x000d__x000a__x0009__x0009__x0009_&lt;ShadowRegistrationValue&gt;&lt;![CDATA[]]&gt;&lt;/ShadowRegistrationValue&gt;_x000d__x000a__x0009__x0009__x0009_&lt;ID&gt;9ce7c60c-5f28-43d5-9612-8ae5ad729221&lt;/ID&gt;_x000d__x000a__x0009__x0009__x0009_&lt;DocumentVeldID&gt;95c23ac8-5a1b-4753-a43f-8901ff8caf3f&lt;/DocumentVeldID&gt;_x000d__x000a__x0009__x0009__x0009_&lt;Name&gt;Auteur&lt;/Name&gt;_x000d__x000a__x0009__x0009__x0009_&lt;Label&gt;Auteur(s)&lt;/Label&gt;_x000d__x000a__x0009__x0009__x0009_&lt;Datatype&gt;Int&lt;/Datatype&gt;_x000d__x000a__x0009__x0009__x0009_&lt;PrintLabel&gt;Auteur(s)&lt;/PrintLabel&gt;_x000d__x000a__x0009__x0009__x0009_&lt;Entity&gt;Betrokkene&lt;/Entity&gt;_x000d__x000a__x0009__x0009__x0009_&lt;IsKeyField&gt;false&lt;/IsKeyField&gt;_x000d__x000a__x0009__x0009__x0009_&lt;KopierenBijNieuweVersie&gt;false&lt;/KopierenBijNieuweVersie&gt;_x000d__x000a__x0009__x0009_&lt;/MetaDataField&gt;_x000d__x000a__x0009__x0009_&lt;MetaDataField&gt;_x000d__x000a__x0009__x0009__x0009_&lt;PrintValue&gt;&lt;![CDATA[Naam formeel]]&gt;&lt;/PrintValue&gt;_x000d__x000a__x0009__x0009__x0009_&lt;RegistrationValue&gt;&lt;![CDATA[BetrokkeneBeschikbaar_Formeel]]&gt;&lt;/RegistrationValue&gt;_x000d__x000a__x0009__x0009__x0009_&lt;ShadowSPSiteColumnRegistrationValue&gt;&lt;![CDATA[]]&gt;&lt;/ShadowSPSiteColumnRegistrationValue&gt;_x000d__x000a__x0009__x0009__x0009_&lt;ShadowRegistrationValue&gt;&lt;![CDATA[]]&gt;&lt;/ShadowRegistrationValue&gt;_x000d__x000a__x0009__x0009__x0009_&lt;ID&gt;b6189729-42c3-493f-b9c3-2b9adbcf754e&lt;/ID&gt;_x000d__x000a__x0009__x0009__x0009_&lt;DocumentVeldID&gt;3e7a7e4d-d6b5-48a9-9ca5-f62796f90ee3&lt;/DocumentVeldID&gt;_x000d__x000a__x0009__x0009__x0009_&lt;Name&gt;NamenLijstWeergave&lt;/Name&gt;_x000d__x000a__x0009__x0009__x0009_&lt;Label&gt;Namenlijstweergave&lt;/Label&gt;_x000d__x000a__x0009__x0009__x0009_&lt;Datatype&gt;Text&lt;/Datatype&gt;_x000d__x000a__x0009__x0009__x0009_&lt;IsKeyField&gt;false&lt;/IsKeyField&gt;_x000d__x000a__x0009__x0009__x0009_&lt;KopierenBijNieuweVersie&gt;false&lt;/KopierenBijNieuweVersie&gt;_x000d__x000a__x0009__x0009_&lt;/MetaDataField&gt;_x000d__x000a__x0009__x0009_&lt;MetaDataField&gt;_x000d__x000a__x0009__x0009__x0009_&lt;PrintValue&gt;&lt;![CDATA[True]]&gt;&lt;/PrintValue&gt;_x000d__x000a__x0009__x0009__x0009_&lt;RegistrationValue&gt;&lt;![CDATA[True]]&gt;&lt;/RegistrationValue&gt;_x000d__x000a__x0009__x0009__x0009_&lt;ShadowSPSiteColumnRegistrationValue&gt;&lt;![CDATA[]]&gt;&lt;/ShadowSPSiteColumnRegistrationValue&gt;_x000d__x000a__x0009__x0009__x0009_&lt;ShadowRegistrationValue&gt;&lt;![CDATA[]]&gt;&lt;/ShadowRegistrationValue&gt;_x000d__x000a__x0009__x0009__x0009_&lt;ID&gt;f58775cb-d676-4349-af2d-b44bb268e0c6&lt;/ID&gt;_x000d__x000a__x0009__x0009__x0009_&lt;DocumentVeldID&gt;16a2b2cc-602d-44dc-b7bc-8fc25ffb8665&lt;/DocumentVeldID&gt;_x000d__x000a__x0009__x0009__x0009_&lt;Name&gt;NamenOnderElkaar&lt;/Name&gt;_x000d__x000a__x0009__x0009__x0009_&lt;Label&gt;NamenOnderElkaar&lt;/Label&gt;_x000d__x000a__x0009__x0009__x0009_&lt;Datatype&gt;Boolean&lt;/Datatype&gt;_x000d__x000a__x0009__x0009__x0009_&lt;IsKeyField&gt;false&lt;/IsKeyField&gt;_x000d__x000a__x0009__x0009__x0009_&lt;KopierenBijNieuweVersie&gt;false&lt;/KopierenBijNieuweVersie&gt;_x000d__x000a__x0009__x0009_&lt;/MetaDataField&gt;_x000d__x000a__x0009__x0009_&lt;MetaDataField&gt;_x000d__x000a__x0009__x0009__x0009_&lt;PrintValue&gt;&lt;![CDATA[Mark van der Vliet]]&gt;&lt;/PrintValue&gt;_x000d__x000a__x0009__x0009__x0009_&lt;RegistrationValue&gt;&lt;![CDATA[125]]&gt;&lt;/RegistrationValue&gt;_x000d__x000a__x0009__x0009__x0009_&lt;ShadowSPSiteColumnRegistrationValue&gt;&lt;![CDATA[]]&gt;&lt;/ShadowSPSiteColumnRegistrationValue&gt;_x000d__x000a__x0009__x0009__x0009_&lt;ShadowRegistrationValue&gt;&lt;![CDATA[Mark van der Vliet]]&gt;&lt;/ShadowRegistrationValue&gt;_x000d__x000a__x0009__x0009__x0009_&lt;ID&gt;4a401918-591b-4b4b-a542-7846a05415ab&lt;/ID&gt;_x000d__x000a__x0009__x0009__x0009_&lt;DocumentVeldID&gt;7052fa8b-9a13-41d8-ada7-cf00d5254325&lt;/DocumentVeldID&gt;_x000d__x000a__x0009__x0009__x0009_&lt;Name&gt;GebrID&lt;/Name&gt;_x000d__x000a__x0009__x0009__x0009_&lt;Label&gt;Van&lt;/Label&gt;_x000d__x000a__x0009__x0009__x0009_&lt;Datatype&gt;Int&lt;/Datatype&gt;_x000d__x000a__x0009__x0009__x0009_&lt;PrintLabel&gt;Gebruiker&lt;/PrintLabel&gt;_x000d__x000a__x0009__x0009__x0009_&lt;Entity&gt;Document&lt;/Entity&gt;_x000d__x000a__x0009__x0009__x0009_&lt;SPSiteColumnName&gt;idb_GebrID&lt;/SPSiteColumnName&gt;_x000d__x000a__x0009__x0009__x0009_&lt;ShadowName&gt;GebruikerTekst&lt;/ShadowName&gt;_x000d__x000a__x0009__x0009__x0009_&lt;ShadowDatatype&gt;Varchar&lt;/ShadowDatatype&gt;_x000d__x000a__x0009__x0009__x0009_&lt;ShadowSPSiteColumnName&gt;idb_Gebruiker&lt;/ShadowSPSiteColumnName&gt;_x000d__x000a__x0009__x0009__x0009_&lt;IsKeyField&gt;false&lt;/IsKeyField&gt;_x000d__x000a__x0009__x0009__x0009_&lt;KopierenBijNieuweVersie&gt;false&lt;/KopierenBijNieuweVersie&gt;_x000d__x000a__x0009__x0009_&lt;/MetaDataField&gt;_x000d__x000a__x0009__x0009_&lt;MetaDataField&gt;_x000d__x000a__x0009__x0009__x0009_&lt;PrintValue&gt;&lt;![CDATA[Hevo]]&gt;&lt;/PrintValue&gt;_x000d__x000a__x0009__x0009__x0009_&lt;RegistrationValue&gt;&lt;![CDATA[5]]&gt;&lt;/RegistrationValue&gt;_x000d__x000a__x0009__x0009__x0009_&lt;ShadowSPSiteColumnRegistrationValue&gt;&lt;![CDATA[]]&gt;&lt;/ShadowSPSiteColumnRegistrationValue&gt;_x000d__x000a__x0009__x0009__x0009_&lt;ShadowRegistrationValue&gt;&lt;![CDATA[Hevo]]&gt;&lt;/ShadowRegistrationValue&gt;_x000d__x000a__x0009__x0009__x0009_&lt;ID&gt;e50af187-9b78-4d0f-bc4f-9aa4b1417790&lt;/ID&gt;_x000d__x000a__x0009__x0009__x0009_&lt;DocumentVeldID&gt;302b29e8-4a4c-41bc-b5e0-f98306c44a64&lt;/DocumentVeldID&gt;_x000d__x000a__x0009__x0009__x0009_&lt;Name&gt;IntAfdID&lt;/Name&gt;_x000d__x000a__x0009__x0009__x0009_&lt;Label&gt;Afdeling&lt;/Label&gt;_x000d__x000a__x0009__x0009__x0009_&lt;Datatype&gt;Int&lt;/Datatype&gt;_x000d__x000a__x0009__x0009__x0009_&lt;PrintLabel&gt;Afdeling&lt;/PrintLabel&gt;_x000d__x000a__x0009__x0009__x0009_&lt;Entity&gt;Document&lt;/Entity&gt;_x000d__x000a__x0009__x0009__x0009_&lt;SPSiteColumnName&gt;idb_IntAfdID&lt;/SPSiteColumnName&gt;_x000d__x000a__x0009__x0009__x0009_&lt;ShadowName&gt;InterneAfdelingTekst&lt;/ShadowName&gt;_x000d__x000a__x0009__x0009__x0009_&lt;ShadowDatatype&gt;Varchar&lt;/ShadowDatatype&gt;_x000d__x000a__x0009__x0009__x0009_&lt;ShadowSPSiteColumnName&gt;idb_InterneAfdeling&lt;/ShadowSPSiteColumnName&gt;_x000d__x000a__x0009__x0009__x0009_&lt;IsKeyField&gt;false&lt;/IsKeyField&gt;_x000d__x000a__x0009__x0009__x0009_&lt;KopierenBijNieuweVersie&gt;false&lt;/KopierenBijNieuweVersie&gt;_x000d__x000a__x0009__x0009_&lt;/MetaDataField&gt;_x000d__x000a__x0009__x0009_&lt;MetaDataField&gt;_x000d__x000a__x0009__x0009__x0009_&lt;PrintValue&gt;&lt;![CDATA[False]]&gt;&lt;/PrintValue&gt;_x000d__x000a__x0009__x0009__x0009_&lt;RegistrationValue&gt;&lt;![CDATA[False]]&gt;&lt;/RegistrationValue&gt;_x000d__x000a__x0009__x0009__x0009_&lt;ShadowSPSiteColumnRegistrationValue&gt;&lt;![CDATA[]]&gt;&lt;/ShadowSPSiteColumnRegistrationValue&gt;_x000d__x000a__x0009__x0009__x0009_&lt;ShadowRegistrationValue&gt;&lt;![CDATA[]]&gt;&lt;/ShadowRegistrationValue&gt;_x000d__x000a__x0009__x0009__x0009_&lt;ID&gt;65f834d1-89c7-421f-8940-9fe3fedf4811&lt;/ID&gt;_x000d__x000a__x0009__x0009__x0009_&lt;DocumentVeldID&gt;9576e5ce-f667-49de-85f9-c0e33dd3aed0&lt;/DocumentVeldID&gt;_x000d__x000a__x0009__x0009__x0009_&lt;Name&gt;AfdelingNietVermelden&lt;/Name&gt;_x000d__x000a__x0009__x0009__x0009_&lt;Label&gt;AfdelingNietVermelden&lt;/Label&gt;_x000d__x000a__x0009__x0009__x0009_&lt;Datatype&gt;Boolean&lt;/Datatype&gt;_x000d__x000a__x0009__x0009__x0009_&lt;IsKeyField&gt;false&lt;/IsKeyField&gt;_x000d__x000a__x0009__x0009__x0009_&lt;KopierenBijNieuweVersie&gt;false&lt;/KopierenBijNieuweVersie&gt;_x000d__x000a__x0009__x0009_&lt;/MetaDataField&gt;_x000d__x000a__x0009__x0009_&lt;MetaDataField&gt;_x000d__x000a__x0009__x0009__x0009_&lt;PrintValue&gt;&lt;![CDATA[Hevo]]&gt;&lt;/PrintValue&gt;_x000d__x000a__x0009__x0009__x0009_&lt;RegistrationValue&gt;&lt;![CDATA[1]]&gt;&lt;/RegistrationValue&gt;_x000d__x000a__x0009__x0009__x0009_&lt;ShadowSPSiteColumnRegistrationValue&gt;&lt;![CDATA[]]&gt;&lt;/ShadowSPSiteColumnRegistrationValue&gt;_x000d__x000a__x0009__x0009__x0009_&lt;ShadowRegistrationValue&gt;&lt;![CDATA[Hevo]]&gt;&lt;/ShadowRegistrationValue&gt;_x000d__x000a__x0009__x0009__x0009_&lt;ID&gt;e74a186a-25cd-4ab9-a3ec-cd28721d843e&lt;/ID&gt;_x000d__x000a__x0009__x0009__x0009_&lt;DocumentVeldID&gt;ae84ecdf-152b-4de1-9549-d4e7221fa02b&lt;/DocumentVeldID&gt;_x000d__x000a__x0009__x0009__x0009_&lt;Name&gt;IntBedrID&lt;/Name&gt;_x000d__x000a__x0009__x0009__x0009_&lt;Label&gt;Bedrijf&lt;/Label&gt;_x000d__x000a__x0009__x0009__x0009_&lt;Datatype&gt;Int&lt;/Datatype&gt;_x000d__x000a__x0009__x0009__x0009_&lt;PrintLabel&gt;Bedrijf&lt;/PrintLabel&gt;_x000d__x000a__x0009__x0009__x0009_&lt;Entity&gt;Document&lt;/Entity&gt;_x000d__x000a__x0009__x0009__x0009_&lt;SPSiteColumnName&gt;idb_IntBedrID&lt;/SPSiteColumnName&gt;_x000d__x000a__x0009__x0009__x0009_&lt;ShadowName&gt;InternBedrijfTekst&lt;/ShadowName&gt;_x000d__x000a__x0009__x0009__x0009_&lt;ShadowDatatype&gt;Varchar&lt;/ShadowDatatype&gt;_x000d__x000a__x0009__x0009__x0009_&lt;ShadowSPSiteColumnName&gt;idb_InternBedrijf&lt;/ShadowSPSiteColumnName&gt;_x000d__x000a__x0009__x0009__x0009_&lt;IsKeyField&gt;false&lt;/IsKeyField&gt;_x000d__x000a__x0009__x0009__x0009_&lt;KopierenBijNieuweVersie&gt;false&lt;/KopierenBijNieuweVersie&gt;_x000d__x000a__x0009__x0009_&lt;/MetaDataField&gt;_x000d__x000a__x0009__x0009_&lt;MetaDataField&gt;_x000d__x000a__x0009__x0009__x0009_&lt;PrintValue&gt;&lt;![CDATA[NL]]&gt;&lt;/PrintValue&gt;_x000d__x000a__x0009__x0009__x0009_&lt;RegistrationValue&gt;&lt;![CDATA[1]]&gt;&lt;/RegistrationValue&gt;_x000d__x000a__x0009__x0009__x0009_&lt;ShadowSPSiteColumnRegistrationValue&gt;&lt;![CDATA[]]&gt;&lt;/ShadowSPSiteColumnRegistrationValue&gt;_x000d__x000a__x0009__x0009__x0009_&lt;ShadowRegistrationValue&gt;&lt;![CDATA[]]&gt;&lt;/ShadowRegistrationValue&gt;_x000d__x000a__x0009__x0009__x0009_&lt;ID&gt;9c361f81-d3fe-419b-bb56-d31563ab2b05&lt;/ID&gt;_x000d__x000a__x0009__x0009__x0009_&lt;DocumentVeldID&gt;f8a6e194-af7b-4a90-ab25-6c197468cdc0&lt;/DocumentVeldID&gt;_x000d__x000a__x0009__x0009__x0009_&lt;Name&gt;TaalID&lt;/Name&gt;_x000d__x000a__x0009__x0009__x0009_&lt;Label&gt;Taal&lt;/Label&gt;_x000d__x000a__x0009__x0009__x0009_&lt;Datatype&gt;Int&lt;/Datatype&gt;_x000d__x000a__x0009__x0009__x0009_&lt;Entity&gt;Document&lt;/Entity&gt;_x000d__x000a__x0009__x0009__x0009_&lt;IsKeyField&gt;false&lt;/IsKeyField&gt;_x000d__x000a__x0009__x0009__x0009_&lt;KopierenBijNieuweVersie&gt;false&lt;/KopierenBijNieuweVersie&gt;_x000d__x000a__x0009__x0009_&lt;/MetaDataField&gt;_x000d__x000a__x0009__x0009_&lt;MetaDataField&gt;_x000d__x000a__x0009__x0009__x0009_&lt;PrintValue&gt;&lt;![CDATA[1]]&gt;&lt;/PrintValue&gt;_x000d__x000a__x0009__x0009__x0009_&lt;RegistrationValue&gt;&lt;![CDATA[1]]&gt;&lt;/RegistrationValue&gt;_x000d__x000a__x0009__x0009__x0009_&lt;ShadowSPSiteColumnRegistrationValue&gt;&lt;![CDATA[]]&gt;&lt;/ShadowSPSiteColumnRegistrationValue&gt;_x000d__x000a__x0009__x0009__x0009_&lt;ShadowRegistrationValue&gt;&lt;![CDATA[]]&gt;&lt;/ShadowRegistrationValue&gt;_x000d__x000a__x0009__x0009__x0009_&lt;Name&gt;IntVestID&lt;/Name&gt;_x000d__x000a__x0009__x0009__x0009_&lt;Entity&gt;Document&lt;/Entity&gt;_x000d__x000a__x0009__x0009__x0009_&lt;IsKeyField&gt;false&lt;/IsKeyField&gt;_x000d__x000a__x0009__x0009__x0009_&lt;KopierenBijNieuweVersie&gt;false&lt;/KopierenBijNieuweVersie&gt;_x000d__x000a__x0009__x0009_&lt;/MetaDataField&gt;_x000d__x000a__x0009_&lt;/MetaDataFields&gt;_x000d__x000a__x0009_&lt;Messages/&gt;_x000d__x000a_&lt;/DocumentInfo&gt;_x000d__x000a_"/>
    <w:docVar w:name="DocumentsoortID" w:val="86"/>
    <w:docVar w:name="DocumentsoortID_PrintValue" w:val="Rapport"/>
    <w:docVar w:name="LabelID" w:val="[]"/>
    <w:docVar w:name="MergeStatus" w:val="0"/>
    <w:docVar w:name="NamenLijstWeergave" w:val="BetrokkeneBeschikbaar_Formeel"/>
    <w:docVar w:name="NamenLijstWeergave_PrintValue" w:val="Naam formeel"/>
    <w:docVar w:name="NamenOnderElkaar" w:val="1"/>
    <w:docVar w:name="Onderwerp" w:val="In te vullen formulieren selectieleidraad aanbesteding Hoofdaannemer"/>
    <w:docVar w:name="Project" w:val="1671302 Realisatie h.v. gem. Maashorst, UDEN"/>
    <w:docVar w:name="ProjectVermelding" w:val="project"/>
    <w:docVar w:name="ProjectVermelding_PrintValue" w:val="Realisatie huisvesting gemeente Maashorst i.o."/>
    <w:docVar w:name="ProjID" w:val="31665"/>
    <w:docVar w:name="ProjNaam" w:val="Realisatie h.v. gem. Maashorst"/>
    <w:docVar w:name="ProjNr" w:val="1671302"/>
    <w:docVar w:name="Referentie" w:val="1671302-0041"/>
    <w:docVar w:name="Registratieprofiel" w:val="Rapport"/>
    <w:docVar w:name="RegistratieprofielID" w:val="4c052d41-9797-4019-bde8-7dad10e6076e"/>
    <w:docVar w:name="Sjabloon" w:val="Rapport"/>
    <w:docVar w:name="SjabloonID" w:val="04d2d4d1-4257-42fd-a18f-9a430e1a5891"/>
    <w:docVar w:name="SjabloonType" w:val="RAPPORT"/>
    <w:docVar w:name="StandaardDocID" w:val="5d987f37-1e53-4373-9d0d-ef5c056697da"/>
    <w:docVar w:name="Subtitel" w:val="Verbouwing gemeentehuis Uden"/>
    <w:docVar w:name="Taal" w:val="NL"/>
    <w:docVar w:name="Versienummer" w:val="0.1"/>
    <w:docVar w:name="Vestiging" w:val="1"/>
    <w:docVar w:name="VestigingID" w:val="1"/>
    <w:docVar w:name="Wijzig" w:val="1"/>
  </w:docVars>
  <w:rsids>
    <w:rsidRoot w:val="004919B9"/>
    <w:rsid w:val="00006203"/>
    <w:rsid w:val="0001249F"/>
    <w:rsid w:val="000138E4"/>
    <w:rsid w:val="00017049"/>
    <w:rsid w:val="00022028"/>
    <w:rsid w:val="00023150"/>
    <w:rsid w:val="00024E4A"/>
    <w:rsid w:val="0003369B"/>
    <w:rsid w:val="000352E5"/>
    <w:rsid w:val="0004147A"/>
    <w:rsid w:val="000477BD"/>
    <w:rsid w:val="0005181B"/>
    <w:rsid w:val="0005341E"/>
    <w:rsid w:val="00054B46"/>
    <w:rsid w:val="000569C1"/>
    <w:rsid w:val="00063EAF"/>
    <w:rsid w:val="00067337"/>
    <w:rsid w:val="00074F8B"/>
    <w:rsid w:val="00075511"/>
    <w:rsid w:val="00075B7A"/>
    <w:rsid w:val="00075F98"/>
    <w:rsid w:val="000975CE"/>
    <w:rsid w:val="000A2B7C"/>
    <w:rsid w:val="000A5657"/>
    <w:rsid w:val="000A5A1F"/>
    <w:rsid w:val="000B37E7"/>
    <w:rsid w:val="000B6349"/>
    <w:rsid w:val="000B7A13"/>
    <w:rsid w:val="000C06E4"/>
    <w:rsid w:val="000C1623"/>
    <w:rsid w:val="000C5136"/>
    <w:rsid w:val="000C531E"/>
    <w:rsid w:val="000D7E95"/>
    <w:rsid w:val="000E3C61"/>
    <w:rsid w:val="000E5C09"/>
    <w:rsid w:val="000F0D4D"/>
    <w:rsid w:val="000F1223"/>
    <w:rsid w:val="000F450B"/>
    <w:rsid w:val="000F5E95"/>
    <w:rsid w:val="000F74AE"/>
    <w:rsid w:val="0010191C"/>
    <w:rsid w:val="0010574F"/>
    <w:rsid w:val="00106DEF"/>
    <w:rsid w:val="00107898"/>
    <w:rsid w:val="00126BA6"/>
    <w:rsid w:val="00127086"/>
    <w:rsid w:val="00130770"/>
    <w:rsid w:val="00132989"/>
    <w:rsid w:val="00142802"/>
    <w:rsid w:val="00143361"/>
    <w:rsid w:val="001448DB"/>
    <w:rsid w:val="00145E4C"/>
    <w:rsid w:val="0014790A"/>
    <w:rsid w:val="00147FC0"/>
    <w:rsid w:val="0015107A"/>
    <w:rsid w:val="001521D6"/>
    <w:rsid w:val="00152234"/>
    <w:rsid w:val="00155A38"/>
    <w:rsid w:val="00157ECF"/>
    <w:rsid w:val="00162087"/>
    <w:rsid w:val="00170881"/>
    <w:rsid w:val="0017168E"/>
    <w:rsid w:val="00174AAC"/>
    <w:rsid w:val="0017504F"/>
    <w:rsid w:val="00176172"/>
    <w:rsid w:val="0017709A"/>
    <w:rsid w:val="001939A2"/>
    <w:rsid w:val="00194C57"/>
    <w:rsid w:val="00197568"/>
    <w:rsid w:val="001A053F"/>
    <w:rsid w:val="001A56DD"/>
    <w:rsid w:val="001A7704"/>
    <w:rsid w:val="001A7964"/>
    <w:rsid w:val="001B2B5E"/>
    <w:rsid w:val="001B3778"/>
    <w:rsid w:val="001B400F"/>
    <w:rsid w:val="001B78FD"/>
    <w:rsid w:val="001C0002"/>
    <w:rsid w:val="001C168C"/>
    <w:rsid w:val="001C6150"/>
    <w:rsid w:val="001C6F57"/>
    <w:rsid w:val="001C7B1B"/>
    <w:rsid w:val="001D040C"/>
    <w:rsid w:val="001D0636"/>
    <w:rsid w:val="001D0F03"/>
    <w:rsid w:val="001D3FFC"/>
    <w:rsid w:val="001D6C07"/>
    <w:rsid w:val="001E0AD0"/>
    <w:rsid w:val="001E4D88"/>
    <w:rsid w:val="001E7A5D"/>
    <w:rsid w:val="001F2056"/>
    <w:rsid w:val="001F35F6"/>
    <w:rsid w:val="001F69FD"/>
    <w:rsid w:val="001F7BF8"/>
    <w:rsid w:val="00205314"/>
    <w:rsid w:val="002101AD"/>
    <w:rsid w:val="00211BED"/>
    <w:rsid w:val="0021231B"/>
    <w:rsid w:val="002132B6"/>
    <w:rsid w:val="00213A0C"/>
    <w:rsid w:val="00213E26"/>
    <w:rsid w:val="0022235C"/>
    <w:rsid w:val="0022728F"/>
    <w:rsid w:val="00227BC6"/>
    <w:rsid w:val="002306B4"/>
    <w:rsid w:val="00230A2B"/>
    <w:rsid w:val="002316C6"/>
    <w:rsid w:val="00240CB1"/>
    <w:rsid w:val="00241412"/>
    <w:rsid w:val="002425FF"/>
    <w:rsid w:val="00243FF4"/>
    <w:rsid w:val="0024625B"/>
    <w:rsid w:val="00254073"/>
    <w:rsid w:val="00260C5C"/>
    <w:rsid w:val="00261064"/>
    <w:rsid w:val="0026666D"/>
    <w:rsid w:val="00270E33"/>
    <w:rsid w:val="00272687"/>
    <w:rsid w:val="0027386E"/>
    <w:rsid w:val="002776DB"/>
    <w:rsid w:val="00280A70"/>
    <w:rsid w:val="00281557"/>
    <w:rsid w:val="002A36C2"/>
    <w:rsid w:val="002A4D7C"/>
    <w:rsid w:val="002A5879"/>
    <w:rsid w:val="002A6AA1"/>
    <w:rsid w:val="002B1774"/>
    <w:rsid w:val="002B3689"/>
    <w:rsid w:val="002B3D2D"/>
    <w:rsid w:val="002B5110"/>
    <w:rsid w:val="002B78CE"/>
    <w:rsid w:val="002C2DD3"/>
    <w:rsid w:val="002D0EC9"/>
    <w:rsid w:val="002D73BC"/>
    <w:rsid w:val="002E3492"/>
    <w:rsid w:val="002E4FAA"/>
    <w:rsid w:val="002F2E1D"/>
    <w:rsid w:val="002F5B95"/>
    <w:rsid w:val="002F74FA"/>
    <w:rsid w:val="0030146A"/>
    <w:rsid w:val="003069C9"/>
    <w:rsid w:val="003209ED"/>
    <w:rsid w:val="003222AA"/>
    <w:rsid w:val="00325D6B"/>
    <w:rsid w:val="00326899"/>
    <w:rsid w:val="003303B9"/>
    <w:rsid w:val="003306C3"/>
    <w:rsid w:val="003307F9"/>
    <w:rsid w:val="00330C2D"/>
    <w:rsid w:val="00334762"/>
    <w:rsid w:val="00334DF7"/>
    <w:rsid w:val="00335A46"/>
    <w:rsid w:val="00341154"/>
    <w:rsid w:val="0034233C"/>
    <w:rsid w:val="00343348"/>
    <w:rsid w:val="00344F05"/>
    <w:rsid w:val="003458FD"/>
    <w:rsid w:val="00353206"/>
    <w:rsid w:val="00362475"/>
    <w:rsid w:val="003624B4"/>
    <w:rsid w:val="00362A67"/>
    <w:rsid w:val="00364572"/>
    <w:rsid w:val="00364AF9"/>
    <w:rsid w:val="00366B8D"/>
    <w:rsid w:val="00372E51"/>
    <w:rsid w:val="00372FC3"/>
    <w:rsid w:val="003732FE"/>
    <w:rsid w:val="00384F7F"/>
    <w:rsid w:val="00385100"/>
    <w:rsid w:val="003965EB"/>
    <w:rsid w:val="003B2FFC"/>
    <w:rsid w:val="003B3703"/>
    <w:rsid w:val="003B56AE"/>
    <w:rsid w:val="003B6B8F"/>
    <w:rsid w:val="003C2D67"/>
    <w:rsid w:val="003C35B7"/>
    <w:rsid w:val="003C5078"/>
    <w:rsid w:val="003D1040"/>
    <w:rsid w:val="003D18E0"/>
    <w:rsid w:val="003D1C8A"/>
    <w:rsid w:val="003D2484"/>
    <w:rsid w:val="003D3C8E"/>
    <w:rsid w:val="003E1F0D"/>
    <w:rsid w:val="003E36F0"/>
    <w:rsid w:val="003F63D8"/>
    <w:rsid w:val="003F6EF7"/>
    <w:rsid w:val="003F7146"/>
    <w:rsid w:val="00406F4E"/>
    <w:rsid w:val="004077C3"/>
    <w:rsid w:val="00410E58"/>
    <w:rsid w:val="0041181A"/>
    <w:rsid w:val="00420117"/>
    <w:rsid w:val="0042043B"/>
    <w:rsid w:val="0042105A"/>
    <w:rsid w:val="004307EB"/>
    <w:rsid w:val="00431DBB"/>
    <w:rsid w:val="00436F9E"/>
    <w:rsid w:val="0043720E"/>
    <w:rsid w:val="00441664"/>
    <w:rsid w:val="0044350F"/>
    <w:rsid w:val="004447B9"/>
    <w:rsid w:val="004575FB"/>
    <w:rsid w:val="00460E66"/>
    <w:rsid w:val="00462612"/>
    <w:rsid w:val="00464999"/>
    <w:rsid w:val="00470B0E"/>
    <w:rsid w:val="004739B3"/>
    <w:rsid w:val="00473FA2"/>
    <w:rsid w:val="00474FB1"/>
    <w:rsid w:val="00475D68"/>
    <w:rsid w:val="00476A4D"/>
    <w:rsid w:val="00481AC2"/>
    <w:rsid w:val="004830F1"/>
    <w:rsid w:val="004876DE"/>
    <w:rsid w:val="00490407"/>
    <w:rsid w:val="00490DBF"/>
    <w:rsid w:val="004919B9"/>
    <w:rsid w:val="00494DB3"/>
    <w:rsid w:val="00497413"/>
    <w:rsid w:val="004978E0"/>
    <w:rsid w:val="004A07FA"/>
    <w:rsid w:val="004A5C07"/>
    <w:rsid w:val="004A6414"/>
    <w:rsid w:val="004A7C73"/>
    <w:rsid w:val="004B7743"/>
    <w:rsid w:val="004D0A2E"/>
    <w:rsid w:val="004E46CE"/>
    <w:rsid w:val="004E6A57"/>
    <w:rsid w:val="004F3210"/>
    <w:rsid w:val="004F7D90"/>
    <w:rsid w:val="005026D0"/>
    <w:rsid w:val="00503B46"/>
    <w:rsid w:val="00510E20"/>
    <w:rsid w:val="00520F41"/>
    <w:rsid w:val="00521527"/>
    <w:rsid w:val="005242C0"/>
    <w:rsid w:val="00525EB0"/>
    <w:rsid w:val="00532856"/>
    <w:rsid w:val="00532F28"/>
    <w:rsid w:val="0053615E"/>
    <w:rsid w:val="00536FA1"/>
    <w:rsid w:val="00547045"/>
    <w:rsid w:val="00547B2E"/>
    <w:rsid w:val="00552225"/>
    <w:rsid w:val="00554214"/>
    <w:rsid w:val="005677C5"/>
    <w:rsid w:val="00572407"/>
    <w:rsid w:val="005836CC"/>
    <w:rsid w:val="00586638"/>
    <w:rsid w:val="005931FE"/>
    <w:rsid w:val="005941D6"/>
    <w:rsid w:val="005C0B5F"/>
    <w:rsid w:val="005C70F0"/>
    <w:rsid w:val="005C7E55"/>
    <w:rsid w:val="005D7FD3"/>
    <w:rsid w:val="005E09ED"/>
    <w:rsid w:val="005E32FD"/>
    <w:rsid w:val="005F045D"/>
    <w:rsid w:val="005F11F8"/>
    <w:rsid w:val="005F2BAF"/>
    <w:rsid w:val="005F7297"/>
    <w:rsid w:val="0060058E"/>
    <w:rsid w:val="00601EB5"/>
    <w:rsid w:val="0060773A"/>
    <w:rsid w:val="006108CE"/>
    <w:rsid w:val="00611587"/>
    <w:rsid w:val="00614C48"/>
    <w:rsid w:val="00617BFA"/>
    <w:rsid w:val="00620E6A"/>
    <w:rsid w:val="00622950"/>
    <w:rsid w:val="006258D9"/>
    <w:rsid w:val="00636531"/>
    <w:rsid w:val="006460FA"/>
    <w:rsid w:val="006531C1"/>
    <w:rsid w:val="00653D49"/>
    <w:rsid w:val="00653E76"/>
    <w:rsid w:val="00656F90"/>
    <w:rsid w:val="00657BF7"/>
    <w:rsid w:val="00661615"/>
    <w:rsid w:val="00661916"/>
    <w:rsid w:val="00673101"/>
    <w:rsid w:val="00674804"/>
    <w:rsid w:val="00682805"/>
    <w:rsid w:val="006845B9"/>
    <w:rsid w:val="00691B1E"/>
    <w:rsid w:val="0069412A"/>
    <w:rsid w:val="0069638F"/>
    <w:rsid w:val="0069651C"/>
    <w:rsid w:val="006A033B"/>
    <w:rsid w:val="006A4A5F"/>
    <w:rsid w:val="006B2DF7"/>
    <w:rsid w:val="006B3A94"/>
    <w:rsid w:val="006B3EA3"/>
    <w:rsid w:val="006B66A4"/>
    <w:rsid w:val="006C7FCF"/>
    <w:rsid w:val="006D0233"/>
    <w:rsid w:val="006D3583"/>
    <w:rsid w:val="006D7BFE"/>
    <w:rsid w:val="006E5E64"/>
    <w:rsid w:val="006E7252"/>
    <w:rsid w:val="006E7E19"/>
    <w:rsid w:val="006F11CD"/>
    <w:rsid w:val="006F2549"/>
    <w:rsid w:val="0070489D"/>
    <w:rsid w:val="007073AC"/>
    <w:rsid w:val="00712AB9"/>
    <w:rsid w:val="00713726"/>
    <w:rsid w:val="00715C1F"/>
    <w:rsid w:val="007217FA"/>
    <w:rsid w:val="007264C1"/>
    <w:rsid w:val="00731829"/>
    <w:rsid w:val="007320BB"/>
    <w:rsid w:val="0074054D"/>
    <w:rsid w:val="0074094F"/>
    <w:rsid w:val="007418AD"/>
    <w:rsid w:val="00745C6C"/>
    <w:rsid w:val="00750400"/>
    <w:rsid w:val="0076079F"/>
    <w:rsid w:val="00763A24"/>
    <w:rsid w:val="00777B90"/>
    <w:rsid w:val="0078649F"/>
    <w:rsid w:val="00791EC8"/>
    <w:rsid w:val="00795F17"/>
    <w:rsid w:val="00797F72"/>
    <w:rsid w:val="007A1B70"/>
    <w:rsid w:val="007A2218"/>
    <w:rsid w:val="007A50DA"/>
    <w:rsid w:val="007A70DF"/>
    <w:rsid w:val="007B325F"/>
    <w:rsid w:val="007B68CD"/>
    <w:rsid w:val="007C1239"/>
    <w:rsid w:val="007C275B"/>
    <w:rsid w:val="007C77EE"/>
    <w:rsid w:val="007D0CA1"/>
    <w:rsid w:val="007D0F1A"/>
    <w:rsid w:val="007D32E7"/>
    <w:rsid w:val="007D44E7"/>
    <w:rsid w:val="007D7ABD"/>
    <w:rsid w:val="007E1A3C"/>
    <w:rsid w:val="007E209A"/>
    <w:rsid w:val="007E36CA"/>
    <w:rsid w:val="007E3D12"/>
    <w:rsid w:val="007F138D"/>
    <w:rsid w:val="007F2733"/>
    <w:rsid w:val="007F64AE"/>
    <w:rsid w:val="008007A6"/>
    <w:rsid w:val="00801D8A"/>
    <w:rsid w:val="00803972"/>
    <w:rsid w:val="008109BF"/>
    <w:rsid w:val="00812587"/>
    <w:rsid w:val="00813814"/>
    <w:rsid w:val="00813F2D"/>
    <w:rsid w:val="008146EB"/>
    <w:rsid w:val="0081501A"/>
    <w:rsid w:val="00815865"/>
    <w:rsid w:val="008159A2"/>
    <w:rsid w:val="00823C1C"/>
    <w:rsid w:val="00834D8B"/>
    <w:rsid w:val="008355DF"/>
    <w:rsid w:val="00835E03"/>
    <w:rsid w:val="00837B21"/>
    <w:rsid w:val="00842294"/>
    <w:rsid w:val="00842E95"/>
    <w:rsid w:val="00845B2A"/>
    <w:rsid w:val="008474A9"/>
    <w:rsid w:val="00852810"/>
    <w:rsid w:val="00860BA2"/>
    <w:rsid w:val="00860F86"/>
    <w:rsid w:val="0086715E"/>
    <w:rsid w:val="00875B43"/>
    <w:rsid w:val="00883393"/>
    <w:rsid w:val="00886102"/>
    <w:rsid w:val="008869A0"/>
    <w:rsid w:val="008A215C"/>
    <w:rsid w:val="008A7942"/>
    <w:rsid w:val="008B25CF"/>
    <w:rsid w:val="008B7B23"/>
    <w:rsid w:val="008C1372"/>
    <w:rsid w:val="008C4FE3"/>
    <w:rsid w:val="008C6470"/>
    <w:rsid w:val="008C69A8"/>
    <w:rsid w:val="008D2E63"/>
    <w:rsid w:val="008D2FEF"/>
    <w:rsid w:val="008D3C7E"/>
    <w:rsid w:val="008D3FFC"/>
    <w:rsid w:val="008D5C4B"/>
    <w:rsid w:val="008D5E2D"/>
    <w:rsid w:val="008D6B1A"/>
    <w:rsid w:val="008E2267"/>
    <w:rsid w:val="008E3979"/>
    <w:rsid w:val="008E70CA"/>
    <w:rsid w:val="008F0F9F"/>
    <w:rsid w:val="008F4A36"/>
    <w:rsid w:val="008F5885"/>
    <w:rsid w:val="008F6B31"/>
    <w:rsid w:val="00906725"/>
    <w:rsid w:val="00910CE2"/>
    <w:rsid w:val="00913980"/>
    <w:rsid w:val="009141C6"/>
    <w:rsid w:val="00914DE4"/>
    <w:rsid w:val="00915C05"/>
    <w:rsid w:val="00917D3E"/>
    <w:rsid w:val="0092181F"/>
    <w:rsid w:val="009353DA"/>
    <w:rsid w:val="00937031"/>
    <w:rsid w:val="00942473"/>
    <w:rsid w:val="00943B87"/>
    <w:rsid w:val="00944689"/>
    <w:rsid w:val="00947444"/>
    <w:rsid w:val="009515C1"/>
    <w:rsid w:val="00951ED8"/>
    <w:rsid w:val="00964FAB"/>
    <w:rsid w:val="00965648"/>
    <w:rsid w:val="00970ECC"/>
    <w:rsid w:val="0097173C"/>
    <w:rsid w:val="00981AEA"/>
    <w:rsid w:val="0099198F"/>
    <w:rsid w:val="00995048"/>
    <w:rsid w:val="009A1FDA"/>
    <w:rsid w:val="009A2BEB"/>
    <w:rsid w:val="009A4DA0"/>
    <w:rsid w:val="009B6D75"/>
    <w:rsid w:val="009B7CBF"/>
    <w:rsid w:val="009C0587"/>
    <w:rsid w:val="009C3031"/>
    <w:rsid w:val="009C562E"/>
    <w:rsid w:val="009D20C5"/>
    <w:rsid w:val="009D422C"/>
    <w:rsid w:val="009D726D"/>
    <w:rsid w:val="009E114F"/>
    <w:rsid w:val="009E229E"/>
    <w:rsid w:val="009F0F84"/>
    <w:rsid w:val="009F449F"/>
    <w:rsid w:val="00A01ADC"/>
    <w:rsid w:val="00A01E9F"/>
    <w:rsid w:val="00A02374"/>
    <w:rsid w:val="00A0534E"/>
    <w:rsid w:val="00A12A5D"/>
    <w:rsid w:val="00A1543A"/>
    <w:rsid w:val="00A20259"/>
    <w:rsid w:val="00A20CA4"/>
    <w:rsid w:val="00A2307D"/>
    <w:rsid w:val="00A250D8"/>
    <w:rsid w:val="00A31284"/>
    <w:rsid w:val="00A327B1"/>
    <w:rsid w:val="00A34AAE"/>
    <w:rsid w:val="00A52E21"/>
    <w:rsid w:val="00A53FC1"/>
    <w:rsid w:val="00A56BF6"/>
    <w:rsid w:val="00A616DE"/>
    <w:rsid w:val="00A77692"/>
    <w:rsid w:val="00A81FE2"/>
    <w:rsid w:val="00A8295E"/>
    <w:rsid w:val="00A91316"/>
    <w:rsid w:val="00A91EFA"/>
    <w:rsid w:val="00A91F45"/>
    <w:rsid w:val="00A92746"/>
    <w:rsid w:val="00A97790"/>
    <w:rsid w:val="00AA2E00"/>
    <w:rsid w:val="00AA2ED3"/>
    <w:rsid w:val="00AA446C"/>
    <w:rsid w:val="00AA47AD"/>
    <w:rsid w:val="00AA56F1"/>
    <w:rsid w:val="00AA6E21"/>
    <w:rsid w:val="00AB271A"/>
    <w:rsid w:val="00AC0796"/>
    <w:rsid w:val="00AC14FA"/>
    <w:rsid w:val="00AC2956"/>
    <w:rsid w:val="00AC7774"/>
    <w:rsid w:val="00AD2C0E"/>
    <w:rsid w:val="00AD4C09"/>
    <w:rsid w:val="00AF1476"/>
    <w:rsid w:val="00B01020"/>
    <w:rsid w:val="00B02D50"/>
    <w:rsid w:val="00B06187"/>
    <w:rsid w:val="00B069AF"/>
    <w:rsid w:val="00B102FA"/>
    <w:rsid w:val="00B17774"/>
    <w:rsid w:val="00B20616"/>
    <w:rsid w:val="00B2103C"/>
    <w:rsid w:val="00B21364"/>
    <w:rsid w:val="00B21AF6"/>
    <w:rsid w:val="00B2485D"/>
    <w:rsid w:val="00B2498D"/>
    <w:rsid w:val="00B359A1"/>
    <w:rsid w:val="00B5062A"/>
    <w:rsid w:val="00B5486D"/>
    <w:rsid w:val="00B54F06"/>
    <w:rsid w:val="00B55D7C"/>
    <w:rsid w:val="00B61811"/>
    <w:rsid w:val="00B6232F"/>
    <w:rsid w:val="00B63C6B"/>
    <w:rsid w:val="00B6413C"/>
    <w:rsid w:val="00B6476D"/>
    <w:rsid w:val="00B66B55"/>
    <w:rsid w:val="00B72C8F"/>
    <w:rsid w:val="00B84E3B"/>
    <w:rsid w:val="00BA0984"/>
    <w:rsid w:val="00BA2B21"/>
    <w:rsid w:val="00BA44F4"/>
    <w:rsid w:val="00BA476F"/>
    <w:rsid w:val="00BB16AD"/>
    <w:rsid w:val="00BB5DAC"/>
    <w:rsid w:val="00BB7B56"/>
    <w:rsid w:val="00BC1A56"/>
    <w:rsid w:val="00BC290B"/>
    <w:rsid w:val="00BD5A41"/>
    <w:rsid w:val="00BD7B0D"/>
    <w:rsid w:val="00BE0BBA"/>
    <w:rsid w:val="00BE1E4B"/>
    <w:rsid w:val="00BE24E2"/>
    <w:rsid w:val="00BE4A51"/>
    <w:rsid w:val="00BE63C3"/>
    <w:rsid w:val="00BE7464"/>
    <w:rsid w:val="00BF5F0C"/>
    <w:rsid w:val="00BF7F1B"/>
    <w:rsid w:val="00C02E21"/>
    <w:rsid w:val="00C06A79"/>
    <w:rsid w:val="00C12776"/>
    <w:rsid w:val="00C129E8"/>
    <w:rsid w:val="00C15168"/>
    <w:rsid w:val="00C35C9E"/>
    <w:rsid w:val="00C44E61"/>
    <w:rsid w:val="00C47389"/>
    <w:rsid w:val="00C50A6C"/>
    <w:rsid w:val="00C54E67"/>
    <w:rsid w:val="00C57B75"/>
    <w:rsid w:val="00C609E6"/>
    <w:rsid w:val="00C65923"/>
    <w:rsid w:val="00C82765"/>
    <w:rsid w:val="00C82774"/>
    <w:rsid w:val="00C83336"/>
    <w:rsid w:val="00C846DD"/>
    <w:rsid w:val="00C91749"/>
    <w:rsid w:val="00C92A3B"/>
    <w:rsid w:val="00CA0988"/>
    <w:rsid w:val="00CA39B7"/>
    <w:rsid w:val="00CA4AFB"/>
    <w:rsid w:val="00CA64EF"/>
    <w:rsid w:val="00CB32D6"/>
    <w:rsid w:val="00CB65F0"/>
    <w:rsid w:val="00CB7038"/>
    <w:rsid w:val="00CB74CB"/>
    <w:rsid w:val="00CB7DE8"/>
    <w:rsid w:val="00CC0BE1"/>
    <w:rsid w:val="00CC506C"/>
    <w:rsid w:val="00CC6175"/>
    <w:rsid w:val="00CD03F8"/>
    <w:rsid w:val="00CD1C53"/>
    <w:rsid w:val="00CD24F9"/>
    <w:rsid w:val="00CD3971"/>
    <w:rsid w:val="00CD4A14"/>
    <w:rsid w:val="00CD5D81"/>
    <w:rsid w:val="00CD7573"/>
    <w:rsid w:val="00CD77FE"/>
    <w:rsid w:val="00CE002C"/>
    <w:rsid w:val="00CE020D"/>
    <w:rsid w:val="00CE2175"/>
    <w:rsid w:val="00CE78FC"/>
    <w:rsid w:val="00CF1872"/>
    <w:rsid w:val="00CF20EC"/>
    <w:rsid w:val="00CF3C72"/>
    <w:rsid w:val="00CF59E7"/>
    <w:rsid w:val="00D02707"/>
    <w:rsid w:val="00D03346"/>
    <w:rsid w:val="00D045E6"/>
    <w:rsid w:val="00D067C2"/>
    <w:rsid w:val="00D1499B"/>
    <w:rsid w:val="00D1627E"/>
    <w:rsid w:val="00D170A7"/>
    <w:rsid w:val="00D21342"/>
    <w:rsid w:val="00D267FD"/>
    <w:rsid w:val="00D26E58"/>
    <w:rsid w:val="00D27231"/>
    <w:rsid w:val="00D43061"/>
    <w:rsid w:val="00D43C36"/>
    <w:rsid w:val="00D51220"/>
    <w:rsid w:val="00D531C5"/>
    <w:rsid w:val="00D56D3E"/>
    <w:rsid w:val="00D61E0D"/>
    <w:rsid w:val="00D659EB"/>
    <w:rsid w:val="00D712C2"/>
    <w:rsid w:val="00D714D9"/>
    <w:rsid w:val="00D82433"/>
    <w:rsid w:val="00D848E4"/>
    <w:rsid w:val="00D84B92"/>
    <w:rsid w:val="00D92E2F"/>
    <w:rsid w:val="00D978A5"/>
    <w:rsid w:val="00DA1EE0"/>
    <w:rsid w:val="00DA3FC5"/>
    <w:rsid w:val="00DA4FDC"/>
    <w:rsid w:val="00DA52F8"/>
    <w:rsid w:val="00DA5D6A"/>
    <w:rsid w:val="00DB00D2"/>
    <w:rsid w:val="00DB508E"/>
    <w:rsid w:val="00DB5493"/>
    <w:rsid w:val="00DC08CC"/>
    <w:rsid w:val="00DC3996"/>
    <w:rsid w:val="00DC3A5C"/>
    <w:rsid w:val="00DC5B7B"/>
    <w:rsid w:val="00DC6BAB"/>
    <w:rsid w:val="00DD0455"/>
    <w:rsid w:val="00DD15C9"/>
    <w:rsid w:val="00DD4F4B"/>
    <w:rsid w:val="00DD6E53"/>
    <w:rsid w:val="00DE6216"/>
    <w:rsid w:val="00DF0BEA"/>
    <w:rsid w:val="00E00409"/>
    <w:rsid w:val="00E00937"/>
    <w:rsid w:val="00E034FA"/>
    <w:rsid w:val="00E04305"/>
    <w:rsid w:val="00E05B3A"/>
    <w:rsid w:val="00E15AF7"/>
    <w:rsid w:val="00E23710"/>
    <w:rsid w:val="00E25ED7"/>
    <w:rsid w:val="00E263F0"/>
    <w:rsid w:val="00E327EA"/>
    <w:rsid w:val="00E33AEC"/>
    <w:rsid w:val="00E36FCF"/>
    <w:rsid w:val="00E467C4"/>
    <w:rsid w:val="00E52F68"/>
    <w:rsid w:val="00E54051"/>
    <w:rsid w:val="00E615CB"/>
    <w:rsid w:val="00E657F3"/>
    <w:rsid w:val="00E72EFA"/>
    <w:rsid w:val="00E72F40"/>
    <w:rsid w:val="00E748D0"/>
    <w:rsid w:val="00E83E10"/>
    <w:rsid w:val="00E86587"/>
    <w:rsid w:val="00E87A1A"/>
    <w:rsid w:val="00E96FE9"/>
    <w:rsid w:val="00EA170B"/>
    <w:rsid w:val="00EA352A"/>
    <w:rsid w:val="00EA47BD"/>
    <w:rsid w:val="00EA5682"/>
    <w:rsid w:val="00EB0969"/>
    <w:rsid w:val="00EB1792"/>
    <w:rsid w:val="00EB5FD1"/>
    <w:rsid w:val="00EC3C53"/>
    <w:rsid w:val="00EC4FF7"/>
    <w:rsid w:val="00EC5167"/>
    <w:rsid w:val="00ED1E30"/>
    <w:rsid w:val="00ED2250"/>
    <w:rsid w:val="00EE5A02"/>
    <w:rsid w:val="00EE6DDA"/>
    <w:rsid w:val="00EF03FE"/>
    <w:rsid w:val="00EF0CB0"/>
    <w:rsid w:val="00EF140C"/>
    <w:rsid w:val="00EF2DC5"/>
    <w:rsid w:val="00F0076E"/>
    <w:rsid w:val="00F01F2E"/>
    <w:rsid w:val="00F03A9E"/>
    <w:rsid w:val="00F03B28"/>
    <w:rsid w:val="00F03E6B"/>
    <w:rsid w:val="00F056DB"/>
    <w:rsid w:val="00F10D12"/>
    <w:rsid w:val="00F12CD4"/>
    <w:rsid w:val="00F13AF4"/>
    <w:rsid w:val="00F161D5"/>
    <w:rsid w:val="00F179B9"/>
    <w:rsid w:val="00F17F5C"/>
    <w:rsid w:val="00F224CE"/>
    <w:rsid w:val="00F26BEA"/>
    <w:rsid w:val="00F26FDB"/>
    <w:rsid w:val="00F27D24"/>
    <w:rsid w:val="00F31C9E"/>
    <w:rsid w:val="00F31D0D"/>
    <w:rsid w:val="00F32E24"/>
    <w:rsid w:val="00F34B93"/>
    <w:rsid w:val="00F41A03"/>
    <w:rsid w:val="00F41A7B"/>
    <w:rsid w:val="00F44C69"/>
    <w:rsid w:val="00F457C0"/>
    <w:rsid w:val="00F46BAE"/>
    <w:rsid w:val="00F506DB"/>
    <w:rsid w:val="00F5322B"/>
    <w:rsid w:val="00F543D1"/>
    <w:rsid w:val="00F54F23"/>
    <w:rsid w:val="00F559EB"/>
    <w:rsid w:val="00F56A4D"/>
    <w:rsid w:val="00F60424"/>
    <w:rsid w:val="00F61E56"/>
    <w:rsid w:val="00F66B8D"/>
    <w:rsid w:val="00F678F1"/>
    <w:rsid w:val="00F739D7"/>
    <w:rsid w:val="00F74847"/>
    <w:rsid w:val="00F7582D"/>
    <w:rsid w:val="00F7775B"/>
    <w:rsid w:val="00F8135E"/>
    <w:rsid w:val="00F81C2B"/>
    <w:rsid w:val="00F85637"/>
    <w:rsid w:val="00F95950"/>
    <w:rsid w:val="00FA28AD"/>
    <w:rsid w:val="00FA45AF"/>
    <w:rsid w:val="00FA5410"/>
    <w:rsid w:val="00FB1297"/>
    <w:rsid w:val="00FC07BC"/>
    <w:rsid w:val="00FC19EA"/>
    <w:rsid w:val="00FC1C2A"/>
    <w:rsid w:val="00FD05C7"/>
    <w:rsid w:val="00FD69B1"/>
    <w:rsid w:val="00FE295F"/>
    <w:rsid w:val="00FE304F"/>
    <w:rsid w:val="00FF352C"/>
    <w:rsid w:val="00FF4E60"/>
    <w:rsid w:val="00FF59EA"/>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4A09F42"/>
  <w15:docId w15:val="{02EB7C52-C33C-4066-9D2B-B9B37112F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F03E6B"/>
    <w:pPr>
      <w:spacing w:line="254" w:lineRule="exact"/>
    </w:pPr>
    <w:rPr>
      <w:rFonts w:ascii="Arial" w:hAnsi="Arial"/>
      <w:sz w:val="19"/>
      <w:szCs w:val="24"/>
      <w:lang w:eastAsia="en-US"/>
    </w:rPr>
  </w:style>
  <w:style w:type="paragraph" w:styleId="Kop1">
    <w:name w:val="heading 1"/>
    <w:basedOn w:val="Standaard"/>
    <w:next w:val="Standaard"/>
    <w:link w:val="Kop1Char"/>
    <w:qFormat/>
    <w:rsid w:val="00F03E6B"/>
    <w:pPr>
      <w:keepNext/>
      <w:keepLines/>
      <w:numPr>
        <w:numId w:val="1"/>
      </w:numPr>
      <w:spacing w:after="100" w:line="340" w:lineRule="exact"/>
      <w:contextualSpacing/>
      <w:outlineLvl w:val="0"/>
    </w:pPr>
    <w:rPr>
      <w:rFonts w:cs="Arial"/>
      <w:b/>
      <w:bCs/>
      <w:sz w:val="32"/>
      <w:szCs w:val="32"/>
    </w:rPr>
  </w:style>
  <w:style w:type="paragraph" w:styleId="Kop2">
    <w:name w:val="heading 2"/>
    <w:basedOn w:val="Kop1"/>
    <w:next w:val="Standaard"/>
    <w:link w:val="Kop2Char"/>
    <w:qFormat/>
    <w:rsid w:val="00F03E6B"/>
    <w:pPr>
      <w:numPr>
        <w:ilvl w:val="1"/>
      </w:numPr>
      <w:spacing w:after="0" w:line="254" w:lineRule="exact"/>
      <w:contextualSpacing w:val="0"/>
      <w:outlineLvl w:val="1"/>
    </w:pPr>
    <w:rPr>
      <w:bCs w:val="0"/>
      <w:iCs/>
      <w:sz w:val="24"/>
      <w:szCs w:val="28"/>
    </w:rPr>
  </w:style>
  <w:style w:type="paragraph" w:styleId="Kop3">
    <w:name w:val="heading 3"/>
    <w:basedOn w:val="Kop2"/>
    <w:next w:val="Standaard"/>
    <w:link w:val="Kop3Char"/>
    <w:qFormat/>
    <w:rsid w:val="00F03E6B"/>
    <w:pPr>
      <w:numPr>
        <w:ilvl w:val="2"/>
      </w:numPr>
      <w:outlineLvl w:val="2"/>
    </w:pPr>
    <w:rPr>
      <w:b w:val="0"/>
      <w:bCs/>
      <w:i/>
      <w:sz w:val="22"/>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Huisstijl-Kopje">
    <w:name w:val="Huisstijl-Kopje"/>
    <w:basedOn w:val="Standaardalinea-lettertype"/>
    <w:rsid w:val="00F03E6B"/>
  </w:style>
  <w:style w:type="character" w:customStyle="1" w:styleId="Huisstijl-Gegeven">
    <w:name w:val="Huisstijl-Gegeven"/>
    <w:basedOn w:val="Standaardalinea-lettertype"/>
    <w:rsid w:val="00F03E6B"/>
  </w:style>
  <w:style w:type="paragraph" w:styleId="Koptekst">
    <w:name w:val="header"/>
    <w:basedOn w:val="Standaard"/>
    <w:link w:val="KoptekstChar"/>
    <w:rsid w:val="00F03E6B"/>
    <w:pPr>
      <w:tabs>
        <w:tab w:val="center" w:pos="4536"/>
        <w:tab w:val="right" w:pos="9072"/>
      </w:tabs>
    </w:pPr>
  </w:style>
  <w:style w:type="paragraph" w:styleId="Voettekst">
    <w:name w:val="footer"/>
    <w:basedOn w:val="Standaard"/>
    <w:link w:val="VoettekstChar"/>
    <w:rsid w:val="00F03E6B"/>
    <w:pPr>
      <w:spacing w:line="240" w:lineRule="atLeast"/>
    </w:pPr>
    <w:rPr>
      <w:i/>
      <w:sz w:val="17"/>
    </w:rPr>
  </w:style>
  <w:style w:type="paragraph" w:customStyle="1" w:styleId="Huisstijl-Naw">
    <w:name w:val="Huisstijl-Naw"/>
    <w:basedOn w:val="Standaard"/>
    <w:rsid w:val="00F03E6B"/>
    <w:pPr>
      <w:spacing w:line="254" w:lineRule="atLeast"/>
    </w:pPr>
    <w:rPr>
      <w:noProof/>
    </w:rPr>
  </w:style>
  <w:style w:type="paragraph" w:customStyle="1" w:styleId="Huisstijl-Adres">
    <w:name w:val="Huisstijl-Adres"/>
    <w:basedOn w:val="Standaard"/>
    <w:rsid w:val="00F03E6B"/>
    <w:pPr>
      <w:tabs>
        <w:tab w:val="left" w:pos="1763"/>
        <w:tab w:val="left" w:pos="3532"/>
        <w:tab w:val="left" w:pos="5301"/>
        <w:tab w:val="left" w:pos="7070"/>
        <w:tab w:val="left" w:pos="8562"/>
      </w:tabs>
      <w:spacing w:line="200" w:lineRule="atLeast"/>
      <w:jc w:val="both"/>
    </w:pPr>
    <w:rPr>
      <w:rFonts w:ascii="Arial Narrow" w:hAnsi="Arial Narrow"/>
      <w:noProof/>
      <w:sz w:val="15"/>
    </w:rPr>
  </w:style>
  <w:style w:type="paragraph" w:customStyle="1" w:styleId="Huisstijl-Pagina">
    <w:name w:val="Huisstijl-Pagina"/>
    <w:basedOn w:val="Standaard"/>
    <w:rsid w:val="00F03E6B"/>
    <w:pPr>
      <w:tabs>
        <w:tab w:val="right" w:pos="8902"/>
      </w:tabs>
      <w:spacing w:line="254" w:lineRule="atLeast"/>
    </w:pPr>
    <w:rPr>
      <w:rFonts w:ascii="Arial Narrow" w:hAnsi="Arial Narrow"/>
      <w:i/>
      <w:noProof/>
      <w:sz w:val="15"/>
    </w:rPr>
  </w:style>
  <w:style w:type="paragraph" w:customStyle="1" w:styleId="Huisstijl-Voettekst">
    <w:name w:val="Huisstijl-Voettekst"/>
    <w:basedOn w:val="Standaard"/>
    <w:rsid w:val="00F03E6B"/>
    <w:pPr>
      <w:spacing w:line="234" w:lineRule="exact"/>
    </w:pPr>
    <w:rPr>
      <w:rFonts w:ascii="Arial Narrow" w:hAnsi="Arial Narrow"/>
      <w:i/>
      <w:noProof/>
      <w:sz w:val="18"/>
    </w:rPr>
  </w:style>
  <w:style w:type="character" w:customStyle="1" w:styleId="Huisstijl-Onderwerp">
    <w:name w:val="Huisstijl-Onderwerp"/>
    <w:rsid w:val="00F03E6B"/>
    <w:rPr>
      <w:rFonts w:ascii="Arial" w:hAnsi="Arial"/>
      <w:sz w:val="19"/>
      <w:szCs w:val="16"/>
    </w:rPr>
  </w:style>
  <w:style w:type="paragraph" w:customStyle="1" w:styleId="Huisstijl-Titel">
    <w:name w:val="Huisstijl-Titel"/>
    <w:basedOn w:val="Standaard"/>
    <w:next w:val="Standaard"/>
    <w:rsid w:val="00F03E6B"/>
    <w:pPr>
      <w:spacing w:line="340" w:lineRule="exact"/>
    </w:pPr>
    <w:rPr>
      <w:b/>
      <w:noProof/>
      <w:sz w:val="32"/>
    </w:rPr>
  </w:style>
  <w:style w:type="paragraph" w:customStyle="1" w:styleId="Huisstijl-SubTitel">
    <w:name w:val="Huisstijl-SubTitel"/>
    <w:basedOn w:val="Standaard"/>
    <w:next w:val="Standaard"/>
    <w:rsid w:val="00F03E6B"/>
    <w:rPr>
      <w:noProof/>
      <w:sz w:val="24"/>
    </w:rPr>
  </w:style>
  <w:style w:type="paragraph" w:styleId="Inhopg1">
    <w:name w:val="toc 1"/>
    <w:basedOn w:val="Standaard"/>
    <w:next w:val="Standaard"/>
    <w:autoRedefine/>
    <w:uiPriority w:val="39"/>
    <w:rsid w:val="00F03E6B"/>
    <w:pPr>
      <w:tabs>
        <w:tab w:val="left" w:pos="0"/>
        <w:tab w:val="right" w:pos="7938"/>
      </w:tabs>
      <w:spacing w:before="254"/>
      <w:ind w:left="-947"/>
    </w:pPr>
    <w:rPr>
      <w:b/>
    </w:rPr>
  </w:style>
  <w:style w:type="paragraph" w:styleId="Inhopg2">
    <w:name w:val="toc 2"/>
    <w:basedOn w:val="Index1"/>
    <w:next w:val="Standaard"/>
    <w:uiPriority w:val="39"/>
    <w:rsid w:val="00F03E6B"/>
    <w:pPr>
      <w:tabs>
        <w:tab w:val="left" w:pos="0"/>
        <w:tab w:val="right" w:pos="7938"/>
      </w:tabs>
      <w:ind w:left="0" w:hanging="947"/>
    </w:pPr>
  </w:style>
  <w:style w:type="paragraph" w:styleId="Inhopg3">
    <w:name w:val="toc 3"/>
    <w:basedOn w:val="Standaard"/>
    <w:next w:val="Standaard"/>
    <w:autoRedefine/>
    <w:uiPriority w:val="39"/>
    <w:rsid w:val="00F03E6B"/>
    <w:pPr>
      <w:tabs>
        <w:tab w:val="left" w:pos="798"/>
        <w:tab w:val="right" w:pos="7938"/>
      </w:tabs>
      <w:ind w:left="-947"/>
    </w:pPr>
  </w:style>
  <w:style w:type="paragraph" w:styleId="Lijstopsomteken">
    <w:name w:val="List Bullet"/>
    <w:basedOn w:val="Standaard"/>
    <w:rsid w:val="00F03E6B"/>
    <w:pPr>
      <w:numPr>
        <w:numId w:val="2"/>
      </w:numPr>
      <w:spacing w:line="254" w:lineRule="atLeast"/>
    </w:pPr>
  </w:style>
  <w:style w:type="paragraph" w:customStyle="1" w:styleId="Huisstijl-Kop">
    <w:name w:val="Huisstijl-Kop"/>
    <w:basedOn w:val="Huisstijl-Titel"/>
    <w:rsid w:val="00F03E6B"/>
    <w:pPr>
      <w:spacing w:after="254"/>
      <w:ind w:left="-947"/>
    </w:pPr>
  </w:style>
  <w:style w:type="paragraph" w:customStyle="1" w:styleId="Kop1zondernummer">
    <w:name w:val="Kop 1 zonder nummer"/>
    <w:basedOn w:val="Kop1"/>
    <w:next w:val="Standaard"/>
    <w:rsid w:val="00F03E6B"/>
    <w:pPr>
      <w:numPr>
        <w:numId w:val="0"/>
      </w:numPr>
      <w:spacing w:after="160"/>
      <w:ind w:left="-947"/>
    </w:pPr>
    <w:rPr>
      <w:szCs w:val="16"/>
    </w:rPr>
  </w:style>
  <w:style w:type="paragraph" w:customStyle="1" w:styleId="Kop2zondernummer">
    <w:name w:val="Kop 2 zonder nummer"/>
    <w:basedOn w:val="Kop2"/>
    <w:next w:val="Standaard"/>
    <w:rsid w:val="00F03E6B"/>
    <w:pPr>
      <w:numPr>
        <w:ilvl w:val="0"/>
        <w:numId w:val="0"/>
      </w:numPr>
      <w:ind w:left="-947"/>
    </w:pPr>
    <w:rPr>
      <w:szCs w:val="16"/>
    </w:rPr>
  </w:style>
  <w:style w:type="paragraph" w:customStyle="1" w:styleId="Kop3zondernummer">
    <w:name w:val="Kop 3 zonder nummer"/>
    <w:basedOn w:val="Kop3"/>
    <w:next w:val="Standaard"/>
    <w:rsid w:val="00F03E6B"/>
    <w:pPr>
      <w:numPr>
        <w:ilvl w:val="0"/>
        <w:numId w:val="0"/>
      </w:numPr>
    </w:pPr>
    <w:rPr>
      <w:szCs w:val="16"/>
    </w:rPr>
  </w:style>
  <w:style w:type="paragraph" w:customStyle="1" w:styleId="Huisstijl-Concept">
    <w:name w:val="Huisstijl-Concept"/>
    <w:basedOn w:val="Huisstijl-Sjabloonnaam"/>
    <w:rsid w:val="00F03E6B"/>
  </w:style>
  <w:style w:type="paragraph" w:styleId="Index1">
    <w:name w:val="index 1"/>
    <w:basedOn w:val="Standaard"/>
    <w:next w:val="Standaard"/>
    <w:autoRedefine/>
    <w:semiHidden/>
    <w:rsid w:val="00F03E6B"/>
    <w:pPr>
      <w:ind w:left="190" w:hanging="190"/>
    </w:pPr>
  </w:style>
  <w:style w:type="paragraph" w:styleId="Lijstopsomteken2">
    <w:name w:val="List Bullet 2"/>
    <w:basedOn w:val="Standaard"/>
    <w:rsid w:val="00F03E6B"/>
    <w:pPr>
      <w:numPr>
        <w:numId w:val="3"/>
      </w:numPr>
      <w:spacing w:line="254" w:lineRule="atLeast"/>
    </w:pPr>
  </w:style>
  <w:style w:type="paragraph" w:customStyle="1" w:styleId="Huisstijl-Lijn">
    <w:name w:val="Huisstijl-Lijn"/>
    <w:basedOn w:val="Standaard"/>
    <w:qFormat/>
    <w:rsid w:val="00F03E6B"/>
    <w:pPr>
      <w:tabs>
        <w:tab w:val="left" w:pos="1763"/>
        <w:tab w:val="left" w:pos="3532"/>
        <w:tab w:val="left" w:pos="5301"/>
        <w:tab w:val="left" w:pos="7070"/>
        <w:tab w:val="left" w:pos="8562"/>
      </w:tabs>
      <w:spacing w:line="70" w:lineRule="atLeast"/>
    </w:pPr>
    <w:rPr>
      <w:noProof/>
      <w:spacing w:val="18"/>
      <w:sz w:val="7"/>
      <w:szCs w:val="32"/>
    </w:rPr>
  </w:style>
  <w:style w:type="paragraph" w:styleId="HTML-adres">
    <w:name w:val="HTML Address"/>
    <w:basedOn w:val="Standaard"/>
    <w:link w:val="HTML-adresChar"/>
    <w:rsid w:val="00F03E6B"/>
    <w:rPr>
      <w:i/>
      <w:iCs/>
      <w:lang w:val="x-none"/>
    </w:rPr>
  </w:style>
  <w:style w:type="character" w:customStyle="1" w:styleId="HTML-adresChar">
    <w:name w:val="HTML-adres Char"/>
    <w:link w:val="HTML-adres"/>
    <w:rsid w:val="00F03E6B"/>
    <w:rPr>
      <w:rFonts w:ascii="Arial" w:hAnsi="Arial"/>
      <w:i/>
      <w:iCs/>
      <w:sz w:val="19"/>
      <w:szCs w:val="24"/>
      <w:lang w:val="x-none" w:eastAsia="en-US"/>
    </w:rPr>
  </w:style>
  <w:style w:type="paragraph" w:customStyle="1" w:styleId="Huisstijl-Sjabloonnaam">
    <w:name w:val="Huisstijl-Sjabloonnaam"/>
    <w:basedOn w:val="Standaard"/>
    <w:next w:val="Standaard"/>
    <w:rsid w:val="00F03E6B"/>
    <w:pPr>
      <w:spacing w:line="320" w:lineRule="exact"/>
    </w:pPr>
    <w:rPr>
      <w:b/>
      <w:noProof/>
      <w:sz w:val="32"/>
    </w:rPr>
  </w:style>
  <w:style w:type="paragraph" w:customStyle="1" w:styleId="Huisstijl-KopieAan">
    <w:name w:val="Huisstijl-KopieAan"/>
    <w:basedOn w:val="Standaard"/>
    <w:next w:val="Standaard"/>
    <w:rsid w:val="00F03E6B"/>
    <w:pPr>
      <w:spacing w:line="254" w:lineRule="atLeast"/>
    </w:pPr>
    <w:rPr>
      <w:i/>
    </w:rPr>
  </w:style>
  <w:style w:type="paragraph" w:styleId="Lijstopsomteken3">
    <w:name w:val="List Bullet 3"/>
    <w:basedOn w:val="Standaard"/>
    <w:rsid w:val="00F03E6B"/>
    <w:pPr>
      <w:numPr>
        <w:numId w:val="4"/>
      </w:numPr>
      <w:spacing w:line="254" w:lineRule="atLeast"/>
    </w:pPr>
  </w:style>
  <w:style w:type="paragraph" w:styleId="Inhopg6">
    <w:name w:val="toc 6"/>
    <w:basedOn w:val="Inhopg1"/>
    <w:next w:val="Standaard"/>
    <w:autoRedefine/>
    <w:semiHidden/>
    <w:rsid w:val="00F03E6B"/>
    <w:pPr>
      <w:spacing w:before="0"/>
    </w:pPr>
  </w:style>
  <w:style w:type="paragraph" w:styleId="Inhopg7">
    <w:name w:val="toc 7"/>
    <w:basedOn w:val="Inhopg2"/>
    <w:next w:val="Standaard"/>
    <w:autoRedefine/>
    <w:semiHidden/>
    <w:rsid w:val="00F03E6B"/>
    <w:pPr>
      <w:ind w:firstLine="0"/>
    </w:pPr>
  </w:style>
  <w:style w:type="paragraph" w:customStyle="1" w:styleId="Huisstijl-Inspring">
    <w:name w:val="Huisstijl-Inspring"/>
    <w:basedOn w:val="Standaard"/>
    <w:rsid w:val="004919B9"/>
    <w:pPr>
      <w:ind w:left="-947"/>
    </w:pPr>
  </w:style>
  <w:style w:type="paragraph" w:styleId="Ballontekst">
    <w:name w:val="Balloon Text"/>
    <w:basedOn w:val="Standaard"/>
    <w:link w:val="BallontekstChar"/>
    <w:rsid w:val="004919B9"/>
    <w:pPr>
      <w:spacing w:line="240" w:lineRule="auto"/>
    </w:pPr>
    <w:rPr>
      <w:rFonts w:ascii="Tahoma" w:hAnsi="Tahoma" w:cs="Tahoma"/>
      <w:sz w:val="16"/>
      <w:szCs w:val="16"/>
    </w:rPr>
  </w:style>
  <w:style w:type="character" w:customStyle="1" w:styleId="BallontekstChar">
    <w:name w:val="Ballontekst Char"/>
    <w:basedOn w:val="Standaardalinea-lettertype"/>
    <w:link w:val="Ballontekst"/>
    <w:rsid w:val="004919B9"/>
    <w:rPr>
      <w:rFonts w:ascii="Tahoma" w:hAnsi="Tahoma" w:cs="Tahoma"/>
      <w:sz w:val="16"/>
      <w:szCs w:val="16"/>
      <w:lang w:eastAsia="en-US"/>
    </w:rPr>
  </w:style>
  <w:style w:type="paragraph" w:styleId="Lijstalinea">
    <w:name w:val="List Paragraph"/>
    <w:basedOn w:val="Standaard"/>
    <w:uiPriority w:val="34"/>
    <w:qFormat/>
    <w:rsid w:val="009F449F"/>
    <w:pPr>
      <w:ind w:left="720"/>
      <w:contextualSpacing/>
    </w:pPr>
  </w:style>
  <w:style w:type="character" w:styleId="Verwijzingopmerking">
    <w:name w:val="annotation reference"/>
    <w:basedOn w:val="Standaardalinea-lettertype"/>
    <w:rsid w:val="00B069AF"/>
    <w:rPr>
      <w:sz w:val="16"/>
      <w:szCs w:val="16"/>
    </w:rPr>
  </w:style>
  <w:style w:type="paragraph" w:styleId="Tekstopmerking">
    <w:name w:val="annotation text"/>
    <w:basedOn w:val="Standaard"/>
    <w:link w:val="TekstopmerkingChar"/>
    <w:rsid w:val="00B069AF"/>
    <w:pPr>
      <w:spacing w:line="240" w:lineRule="auto"/>
    </w:pPr>
    <w:rPr>
      <w:sz w:val="20"/>
      <w:szCs w:val="20"/>
    </w:rPr>
  </w:style>
  <w:style w:type="character" w:customStyle="1" w:styleId="TekstopmerkingChar">
    <w:name w:val="Tekst opmerking Char"/>
    <w:basedOn w:val="Standaardalinea-lettertype"/>
    <w:link w:val="Tekstopmerking"/>
    <w:rsid w:val="00B069AF"/>
    <w:rPr>
      <w:rFonts w:ascii="Arial" w:hAnsi="Arial"/>
      <w:lang w:eastAsia="en-US"/>
    </w:rPr>
  </w:style>
  <w:style w:type="paragraph" w:styleId="Onderwerpvanopmerking">
    <w:name w:val="annotation subject"/>
    <w:basedOn w:val="Tekstopmerking"/>
    <w:next w:val="Tekstopmerking"/>
    <w:link w:val="OnderwerpvanopmerkingChar"/>
    <w:rsid w:val="00B069AF"/>
    <w:rPr>
      <w:b/>
      <w:bCs/>
    </w:rPr>
  </w:style>
  <w:style w:type="character" w:customStyle="1" w:styleId="OnderwerpvanopmerkingChar">
    <w:name w:val="Onderwerp van opmerking Char"/>
    <w:basedOn w:val="TekstopmerkingChar"/>
    <w:link w:val="Onderwerpvanopmerking"/>
    <w:rsid w:val="00B069AF"/>
    <w:rPr>
      <w:rFonts w:ascii="Arial" w:hAnsi="Arial"/>
      <w:b/>
      <w:bCs/>
      <w:lang w:eastAsia="en-US"/>
    </w:rPr>
  </w:style>
  <w:style w:type="character" w:styleId="Hyperlink">
    <w:name w:val="Hyperlink"/>
    <w:basedOn w:val="Standaardalinea-lettertype"/>
    <w:rsid w:val="00F66B8D"/>
    <w:rPr>
      <w:color w:val="0000FF" w:themeColor="hyperlink"/>
      <w:u w:val="single"/>
    </w:rPr>
  </w:style>
  <w:style w:type="character" w:styleId="GevolgdeHyperlink">
    <w:name w:val="FollowedHyperlink"/>
    <w:basedOn w:val="Standaardalinea-lettertype"/>
    <w:rsid w:val="00F66B8D"/>
    <w:rPr>
      <w:color w:val="800080" w:themeColor="followedHyperlink"/>
      <w:u w:val="single"/>
    </w:rPr>
  </w:style>
  <w:style w:type="paragraph" w:styleId="Ondertitel">
    <w:name w:val="Subtitle"/>
    <w:basedOn w:val="Standaard"/>
    <w:next w:val="Standaard"/>
    <w:link w:val="OndertitelChar"/>
    <w:qFormat/>
    <w:rsid w:val="00A91EFA"/>
    <w:pPr>
      <w:numPr>
        <w:ilvl w:val="1"/>
      </w:numPr>
    </w:pPr>
    <w:rPr>
      <w:rFonts w:asciiTheme="majorHAnsi" w:eastAsiaTheme="majorEastAsia" w:hAnsiTheme="majorHAnsi" w:cstheme="majorBidi"/>
      <w:i/>
      <w:iCs/>
      <w:color w:val="4F81BD" w:themeColor="accent1"/>
      <w:spacing w:val="15"/>
      <w:sz w:val="24"/>
    </w:rPr>
  </w:style>
  <w:style w:type="character" w:customStyle="1" w:styleId="OndertitelChar">
    <w:name w:val="Ondertitel Char"/>
    <w:basedOn w:val="Standaardalinea-lettertype"/>
    <w:link w:val="Ondertitel"/>
    <w:rsid w:val="00A91EFA"/>
    <w:rPr>
      <w:rFonts w:asciiTheme="majorHAnsi" w:eastAsiaTheme="majorEastAsia" w:hAnsiTheme="majorHAnsi" w:cstheme="majorBidi"/>
      <w:i/>
      <w:iCs/>
      <w:color w:val="4F81BD" w:themeColor="accent1"/>
      <w:spacing w:val="15"/>
      <w:sz w:val="24"/>
      <w:szCs w:val="24"/>
      <w:lang w:eastAsia="en-US"/>
    </w:rPr>
  </w:style>
  <w:style w:type="character" w:customStyle="1" w:styleId="Kop3Char">
    <w:name w:val="Kop 3 Char"/>
    <w:basedOn w:val="Standaardalinea-lettertype"/>
    <w:link w:val="Kop3"/>
    <w:rsid w:val="000A5657"/>
    <w:rPr>
      <w:rFonts w:ascii="Arial" w:hAnsi="Arial" w:cs="Arial"/>
      <w:bCs/>
      <w:i/>
      <w:iCs/>
      <w:sz w:val="22"/>
      <w:szCs w:val="26"/>
      <w:lang w:eastAsia="en-US"/>
    </w:rPr>
  </w:style>
  <w:style w:type="table" w:styleId="Tabelraster">
    <w:name w:val="Table Grid"/>
    <w:basedOn w:val="Standaardtabel"/>
    <w:rsid w:val="00791E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raster1">
    <w:name w:val="Tabelraster1"/>
    <w:basedOn w:val="Standaardtabel"/>
    <w:next w:val="Tabelraster"/>
    <w:rsid w:val="00712AB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Kop1Char">
    <w:name w:val="Kop 1 Char"/>
    <w:basedOn w:val="Standaardalinea-lettertype"/>
    <w:link w:val="Kop1"/>
    <w:rsid w:val="00BB16AD"/>
    <w:rPr>
      <w:rFonts w:ascii="Arial" w:hAnsi="Arial" w:cs="Arial"/>
      <w:b/>
      <w:bCs/>
      <w:sz w:val="32"/>
      <w:szCs w:val="32"/>
      <w:lang w:eastAsia="en-US"/>
    </w:rPr>
  </w:style>
  <w:style w:type="character" w:customStyle="1" w:styleId="Kop2Char">
    <w:name w:val="Kop 2 Char"/>
    <w:basedOn w:val="Standaardalinea-lettertype"/>
    <w:link w:val="Kop2"/>
    <w:rsid w:val="00BB16AD"/>
    <w:rPr>
      <w:rFonts w:ascii="Arial" w:hAnsi="Arial" w:cs="Arial"/>
      <w:b/>
      <w:iCs/>
      <w:sz w:val="24"/>
      <w:szCs w:val="28"/>
      <w:lang w:eastAsia="en-US"/>
    </w:rPr>
  </w:style>
  <w:style w:type="character" w:customStyle="1" w:styleId="KoptekstChar">
    <w:name w:val="Koptekst Char"/>
    <w:basedOn w:val="Standaardalinea-lettertype"/>
    <w:link w:val="Koptekst"/>
    <w:rsid w:val="00BB16AD"/>
    <w:rPr>
      <w:rFonts w:ascii="Arial" w:hAnsi="Arial"/>
      <w:sz w:val="19"/>
      <w:szCs w:val="24"/>
      <w:lang w:eastAsia="en-US"/>
    </w:rPr>
  </w:style>
  <w:style w:type="character" w:customStyle="1" w:styleId="VoettekstChar">
    <w:name w:val="Voettekst Char"/>
    <w:basedOn w:val="Standaardalinea-lettertype"/>
    <w:link w:val="Voettekst"/>
    <w:rsid w:val="00BB16AD"/>
    <w:rPr>
      <w:rFonts w:ascii="Arial" w:hAnsi="Arial"/>
      <w:i/>
      <w:sz w:val="17"/>
      <w:szCs w:val="24"/>
      <w:lang w:eastAsia="en-US"/>
    </w:rPr>
  </w:style>
  <w:style w:type="paragraph" w:styleId="Revisie">
    <w:name w:val="Revision"/>
    <w:hidden/>
    <w:uiPriority w:val="99"/>
    <w:semiHidden/>
    <w:rsid w:val="001C0002"/>
    <w:rPr>
      <w:rFonts w:ascii="Arial" w:hAnsi="Arial"/>
      <w:sz w:val="19"/>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K:\ALG\DigiOffice\2015.2\SP09\Programs\WhiteOffice\HEVO\Sjabloon\Rapport.dotx"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897CAC-071A-4FC3-BC3C-84EB7B0725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Rapport.dotx</Template>
  <TotalTime>4</TotalTime>
  <Pages>15</Pages>
  <Words>1744</Words>
  <Characters>11610</Characters>
  <Application>Microsoft Office Word</Application>
  <DocSecurity>0</DocSecurity>
  <Lines>96</Lines>
  <Paragraphs>26</Paragraphs>
  <ScaleCrop>false</ScaleCrop>
  <HeadingPairs>
    <vt:vector size="2" baseType="variant">
      <vt:variant>
        <vt:lpstr>Titel</vt:lpstr>
      </vt:variant>
      <vt:variant>
        <vt:i4>1</vt:i4>
      </vt:variant>
    </vt:vector>
  </HeadingPairs>
  <TitlesOfParts>
    <vt:vector size="1" baseType="lpstr">
      <vt:lpstr>In te vullen formulieren selectieleidraad aanbesteding Hoofdaannemer</vt:lpstr>
    </vt:vector>
  </TitlesOfParts>
  <Company>Hevo</Company>
  <LinksUpToDate>false</LinksUpToDate>
  <CharactersWithSpaces>13328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 te vullen formulieren selectieleidraad aanbesteding Hoofdaannemer</dc:title>
  <dc:subject>In te vullen formulieren selectieleidraad aanbesteding Hoofdaannemer</dc:subject>
  <dc:creator>Mark van der Vliet</dc:creator>
  <cp:keywords>1671302-0041</cp:keywords>
  <dc:description>Dit document is gemaakt met WhiteOffice versie 2019.1.5</dc:description>
  <cp:lastModifiedBy>Bart Bongers</cp:lastModifiedBy>
  <cp:revision>3</cp:revision>
  <cp:lastPrinted>2021-03-19T16:52:00Z</cp:lastPrinted>
  <dcterms:created xsi:type="dcterms:W3CDTF">2021-03-22T08:55:00Z</dcterms:created>
  <dcterms:modified xsi:type="dcterms:W3CDTF">2021-03-22T08:59:00Z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
  </property>
  <property fmtid="{D5CDD505-2E9C-101B-9397-08002B2CF9AE}" pid="3" name="idb_RootDocumentID">
    <vt:lpwstr>74445917-cf2d-4b10-a352-eb178e669045</vt:lpwstr>
  </property>
  <property fmtid="{D5CDD505-2E9C-101B-9397-08002B2CF9AE}" pid="4" name="idb_StandardDocID">
    <vt:lpwstr>5d987f37-1e53-4373-9d0d-ef5c056697da</vt:lpwstr>
  </property>
  <property fmtid="{D5CDD505-2E9C-101B-9397-08002B2CF9AE}" pid="5" name="idb_DocumentID">
    <vt:lpwstr>74445917-cf2d-4b10-a352-eb178e669045</vt:lpwstr>
  </property>
  <property fmtid="{D5CDD505-2E9C-101B-9397-08002B2CF9AE}" pid="6" name="idb_IsGeopendVanafAndereLocatie">
    <vt:lpwstr/>
  </property>
  <property fmtid="{D5CDD505-2E9C-101B-9397-08002B2CF9AE}" pid="7" name="idb_ContentType">
    <vt:lpwstr/>
  </property>
  <property fmtid="{D5CDD505-2E9C-101B-9397-08002B2CF9AE}" pid="8" name="idb_Nr">
    <vt:lpwstr>1671302-0041</vt:lpwstr>
  </property>
  <property fmtid="{D5CDD505-2E9C-101B-9397-08002B2CF9AE}" pid="9" name="idb_VersieNr">
    <vt:lpwstr>0.1</vt:lpwstr>
  </property>
  <property fmtid="{D5CDD505-2E9C-101B-9397-08002B2CF9AE}" pid="10" name="idb_Relatie">
    <vt:lpwstr/>
  </property>
  <property fmtid="{D5CDD505-2E9C-101B-9397-08002B2CF9AE}" pid="11" name="idb_Persoon">
    <vt:lpwstr/>
  </property>
  <property fmtid="{D5CDD505-2E9C-101B-9397-08002B2CF9AE}" pid="12" name="idb_Onderwerp">
    <vt:lpwstr>In te vullen formulieren selectieleidraad aanbesteding Hoofdaannemer</vt:lpwstr>
  </property>
  <property fmtid="{D5CDD505-2E9C-101B-9397-08002B2CF9AE}" pid="13" name="idb_Datum">
    <vt:filetime>2021-03-21T23:00:00Z</vt:filetime>
  </property>
  <property fmtid="{D5CDD505-2E9C-101B-9397-08002B2CF9AE}" pid="14" name="idb_DocumentsoortID">
    <vt:i4>86</vt:i4>
  </property>
  <property fmtid="{D5CDD505-2E9C-101B-9397-08002B2CF9AE}" pid="15" name="idb_Documentsoort">
    <vt:lpwstr>Rapport</vt:lpwstr>
  </property>
  <property fmtid="{D5CDD505-2E9C-101B-9397-08002B2CF9AE}" pid="16" name="idb_ProjID">
    <vt:i4>31665</vt:i4>
  </property>
  <property fmtid="{D5CDD505-2E9C-101B-9397-08002B2CF9AE}" pid="17" name="idb_Project">
    <vt:lpwstr>1671302 Realisatie h.v. gem. Maashorst</vt:lpwstr>
  </property>
  <property fmtid="{D5CDD505-2E9C-101B-9397-08002B2CF9AE}" pid="18" name="idb_Projfase">
    <vt:lpwstr/>
  </property>
  <property fmtid="{D5CDD505-2E9C-101B-9397-08002B2CF9AE}" pid="19" name="idb_DocStatusID">
    <vt:i4>2</vt:i4>
  </property>
  <property fmtid="{D5CDD505-2E9C-101B-9397-08002B2CF9AE}" pid="20" name="idb_BeveiligingsniveauID">
    <vt:i4>4</vt:i4>
  </property>
  <property fmtid="{D5CDD505-2E9C-101B-9397-08002B2CF9AE}" pid="21" name="idb_GebrID">
    <vt:i4>125</vt:i4>
  </property>
  <property fmtid="{D5CDD505-2E9C-101B-9397-08002B2CF9AE}" pid="22" name="idb_Gebruiker">
    <vt:lpwstr>Mark van der Vliet</vt:lpwstr>
  </property>
  <property fmtid="{D5CDD505-2E9C-101B-9397-08002B2CF9AE}" pid="23" name="idb_IntAfdID">
    <vt:i4>5</vt:i4>
  </property>
  <property fmtid="{D5CDD505-2E9C-101B-9397-08002B2CF9AE}" pid="24" name="idb_InterneAfdeling">
    <vt:lpwstr>Hevo</vt:lpwstr>
  </property>
  <property fmtid="{D5CDD505-2E9C-101B-9397-08002B2CF9AE}" pid="25" name="idb_IntBedrID">
    <vt:i4>1</vt:i4>
  </property>
  <property fmtid="{D5CDD505-2E9C-101B-9397-08002B2CF9AE}" pid="26" name="idb_InternBedrijf">
    <vt:lpwstr>Hevo</vt:lpwstr>
  </property>
</Properties>
</file>